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5CB11CED" w:rsidR="00F110CD" w:rsidRPr="003779B0" w:rsidRDefault="00AA14D6" w:rsidP="008366BD">
      <w:pPr>
        <w:pStyle w:val="Header"/>
        <w:tabs>
          <w:tab w:val="right" w:pos="9639"/>
        </w:tabs>
        <w:spacing w:line="276" w:lineRule="auto"/>
        <w:rPr>
          <w:noProof w:val="0"/>
          <w:sz w:val="24"/>
          <w:szCs w:val="24"/>
          <w:lang w:val="de-DE"/>
        </w:rPr>
      </w:pPr>
      <w:bookmarkStart w:id="0" w:name="_Hlk37418177"/>
      <w:r>
        <w:rPr>
          <w:noProof w:val="0"/>
          <w:sz w:val="24"/>
          <w:szCs w:val="24"/>
          <w:lang w:val="de-DE"/>
        </w:rPr>
        <w:t>v</w:t>
      </w:r>
      <w:r w:rsidR="00F110CD" w:rsidRPr="4D4AC61D">
        <w:rPr>
          <w:noProof w:val="0"/>
          <w:sz w:val="24"/>
          <w:szCs w:val="24"/>
          <w:lang w:val="de-DE"/>
        </w:rPr>
        <w:t>3GPP TSG RA</w:t>
      </w:r>
      <w:r w:rsidR="00BA1872" w:rsidRPr="4D4AC61D">
        <w:rPr>
          <w:noProof w:val="0"/>
          <w:sz w:val="24"/>
          <w:szCs w:val="24"/>
          <w:lang w:val="de-DE"/>
        </w:rPr>
        <w:t xml:space="preserve">N WG1 </w:t>
      </w:r>
      <w:r w:rsidR="00B65452" w:rsidRPr="4D4AC61D">
        <w:rPr>
          <w:noProof w:val="0"/>
          <w:sz w:val="24"/>
          <w:szCs w:val="24"/>
          <w:lang w:val="de-DE"/>
        </w:rPr>
        <w:t>#</w:t>
      </w:r>
      <w:r w:rsidR="00191E79" w:rsidRPr="4D4AC61D">
        <w:rPr>
          <w:noProof w:val="0"/>
          <w:sz w:val="24"/>
          <w:szCs w:val="24"/>
          <w:lang w:val="de-DE"/>
        </w:rPr>
        <w:t>10</w:t>
      </w:r>
      <w:r w:rsidR="008B2F39" w:rsidRPr="4D4AC61D">
        <w:rPr>
          <w:noProof w:val="0"/>
          <w:sz w:val="24"/>
          <w:szCs w:val="24"/>
          <w:lang w:val="de-DE"/>
        </w:rPr>
        <w:t>7</w:t>
      </w:r>
      <w:r w:rsidR="00EA4832">
        <w:rPr>
          <w:noProof w:val="0"/>
          <w:sz w:val="24"/>
          <w:szCs w:val="24"/>
          <w:lang w:val="de-DE"/>
        </w:rPr>
        <w:t>-</w:t>
      </w:r>
      <w:r w:rsidR="00E52623" w:rsidRPr="4D4AC61D">
        <w:rPr>
          <w:noProof w:val="0"/>
          <w:sz w:val="24"/>
          <w:szCs w:val="24"/>
          <w:lang w:val="de-DE"/>
        </w:rPr>
        <w:t>bis</w:t>
      </w:r>
      <w:r w:rsidR="00DE3709" w:rsidRPr="4D4AC61D">
        <w:rPr>
          <w:noProof w:val="0"/>
          <w:sz w:val="24"/>
          <w:szCs w:val="24"/>
          <w:lang w:val="de-DE"/>
        </w:rPr>
        <w:t>-e</w:t>
      </w:r>
      <w:r w:rsidR="00F110CD" w:rsidRPr="00805167">
        <w:rPr>
          <w:lang w:val="de-DE"/>
        </w:rPr>
        <w:tab/>
      </w:r>
      <w:r>
        <w:rPr>
          <w:sz w:val="24"/>
          <w:szCs w:val="24"/>
          <w:lang w:val="de-DE"/>
        </w:rPr>
        <w:t>R1-2200164</w:t>
      </w:r>
    </w:p>
    <w:p w14:paraId="30E02940" w14:textId="36D023CA" w:rsidR="00CA26CE" w:rsidRPr="00C344C3" w:rsidRDefault="002778BD" w:rsidP="008366BD">
      <w:pPr>
        <w:pStyle w:val="Header"/>
        <w:spacing w:line="276" w:lineRule="auto"/>
        <w:rPr>
          <w:noProof w:val="0"/>
          <w:sz w:val="24"/>
          <w:szCs w:val="24"/>
        </w:rPr>
      </w:pPr>
      <w:r w:rsidRPr="15785293">
        <w:rPr>
          <w:noProof w:val="0"/>
          <w:sz w:val="24"/>
          <w:szCs w:val="24"/>
        </w:rPr>
        <w:t xml:space="preserve">e-Meeting, </w:t>
      </w:r>
      <w:r w:rsidR="00BC6A0F">
        <w:rPr>
          <w:noProof w:val="0"/>
          <w:sz w:val="24"/>
          <w:szCs w:val="24"/>
        </w:rPr>
        <w:t>January 17 – 2</w:t>
      </w:r>
      <w:r w:rsidR="004738F6">
        <w:rPr>
          <w:noProof w:val="0"/>
          <w:sz w:val="24"/>
          <w:szCs w:val="24"/>
        </w:rPr>
        <w:t>5</w:t>
      </w:r>
      <w:r w:rsidRPr="15785293">
        <w:rPr>
          <w:noProof w:val="0"/>
          <w:sz w:val="24"/>
          <w:szCs w:val="24"/>
        </w:rPr>
        <w:t>, 202</w:t>
      </w:r>
      <w:r w:rsidR="00BC6A0F">
        <w:rPr>
          <w:noProof w:val="0"/>
          <w:sz w:val="24"/>
          <w:szCs w:val="24"/>
        </w:rPr>
        <w:t>2</w:t>
      </w:r>
    </w:p>
    <w:bookmarkEnd w:id="0"/>
    <w:p w14:paraId="2CFE1919" w14:textId="77777777" w:rsidR="00850D96" w:rsidRPr="00C344C3" w:rsidRDefault="00850D96" w:rsidP="008366BD">
      <w:pPr>
        <w:pStyle w:val="Header"/>
        <w:spacing w:line="276" w:lineRule="auto"/>
        <w:rPr>
          <w:bCs/>
          <w:noProof w:val="0"/>
          <w:sz w:val="24"/>
          <w:lang w:eastAsia="ja-JP"/>
        </w:rPr>
      </w:pPr>
    </w:p>
    <w:p w14:paraId="30E02941" w14:textId="6B60E1D0" w:rsidR="0034111C" w:rsidRPr="00C344C3" w:rsidRDefault="0034111C" w:rsidP="008366BD">
      <w:pPr>
        <w:pStyle w:val="CRCoverPage"/>
        <w:spacing w:line="276" w:lineRule="auto"/>
        <w:rPr>
          <w:rFonts w:cs="Arial"/>
          <w:b/>
          <w:bCs/>
          <w:sz w:val="24"/>
          <w:szCs w:val="24"/>
          <w:lang w:val="en-US" w:eastAsia="ja-JP"/>
        </w:rPr>
      </w:pPr>
      <w:r w:rsidRPr="00C344C3">
        <w:rPr>
          <w:rFonts w:cs="Arial"/>
          <w:b/>
          <w:bCs/>
          <w:sz w:val="24"/>
          <w:szCs w:val="24"/>
          <w:lang w:val="en-US"/>
        </w:rPr>
        <w:t>Agenda item:</w:t>
      </w:r>
      <w:r w:rsidRPr="00C344C3">
        <w:rPr>
          <w:rFonts w:cs="Arial"/>
          <w:b/>
          <w:bCs/>
          <w:sz w:val="24"/>
          <w:lang w:val="en-US"/>
        </w:rPr>
        <w:tab/>
      </w:r>
      <w:r w:rsidRPr="00C344C3">
        <w:rPr>
          <w:rFonts w:cs="Arial"/>
          <w:b/>
          <w:bCs/>
          <w:sz w:val="24"/>
          <w:lang w:val="en-US"/>
        </w:rPr>
        <w:tab/>
      </w:r>
      <w:r w:rsidR="00F94D01" w:rsidRPr="00C344C3">
        <w:rPr>
          <w:rFonts w:cs="Arial"/>
          <w:b/>
          <w:bCs/>
          <w:sz w:val="24"/>
          <w:szCs w:val="24"/>
          <w:lang w:val="en-US"/>
        </w:rPr>
        <w:t>8.8.</w:t>
      </w:r>
      <w:r w:rsidR="00164E29">
        <w:rPr>
          <w:rFonts w:cs="Arial"/>
          <w:b/>
          <w:bCs/>
          <w:sz w:val="24"/>
          <w:szCs w:val="24"/>
          <w:lang w:val="en-US"/>
        </w:rPr>
        <w:t>3</w:t>
      </w:r>
    </w:p>
    <w:p w14:paraId="30E02942" w14:textId="11CBDC88" w:rsidR="00E128F2" w:rsidRPr="00C344C3" w:rsidRDefault="0034111C" w:rsidP="008366BD">
      <w:pPr>
        <w:tabs>
          <w:tab w:val="left" w:pos="1985"/>
        </w:tabs>
        <w:spacing w:after="120" w:line="276" w:lineRule="auto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344C3">
        <w:rPr>
          <w:rFonts w:ascii="Arial" w:hAnsi="Arial" w:cs="Arial"/>
          <w:b/>
          <w:bCs/>
          <w:sz w:val="24"/>
          <w:szCs w:val="24"/>
        </w:rPr>
        <w:t>Source:</w:t>
      </w:r>
      <w:r w:rsidRPr="00C344C3">
        <w:rPr>
          <w:rFonts w:ascii="Arial" w:hAnsi="Arial" w:cs="Arial"/>
          <w:b/>
          <w:bCs/>
          <w:sz w:val="24"/>
        </w:rPr>
        <w:tab/>
      </w:r>
      <w:r w:rsidR="00013455" w:rsidRPr="00C344C3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C344C3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C344C3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69EDCFA5" w:rsidR="0034111C" w:rsidRPr="00C344C3" w:rsidRDefault="0034111C" w:rsidP="008366BD">
      <w:pPr>
        <w:spacing w:line="276" w:lineRule="auto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344C3">
        <w:rPr>
          <w:rFonts w:ascii="Arial" w:hAnsi="Arial" w:cs="Arial"/>
          <w:b/>
          <w:bCs/>
          <w:sz w:val="24"/>
          <w:szCs w:val="24"/>
        </w:rPr>
        <w:t>Title:</w:t>
      </w:r>
      <w:r w:rsidRPr="00C344C3">
        <w:rPr>
          <w:rFonts w:ascii="Arial" w:hAnsi="Arial" w:cs="Arial"/>
          <w:b/>
          <w:bCs/>
          <w:sz w:val="24"/>
        </w:rPr>
        <w:tab/>
      </w:r>
      <w:r w:rsidR="00164E29">
        <w:rPr>
          <w:rFonts w:ascii="Arial" w:hAnsi="Arial" w:cs="Arial"/>
          <w:b/>
          <w:bCs/>
          <w:sz w:val="24"/>
        </w:rPr>
        <w:t>Approaches and solutions for Type A PUSCH repetitions for Msg3</w:t>
      </w:r>
    </w:p>
    <w:p w14:paraId="30E02944" w14:textId="60B6B0C7" w:rsidR="0034111C" w:rsidRPr="00C344C3" w:rsidRDefault="0034111C" w:rsidP="008366BD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C344C3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C344C3">
        <w:rPr>
          <w:rFonts w:ascii="Arial" w:hAnsi="Arial" w:cs="Arial"/>
          <w:b/>
          <w:bCs/>
          <w:sz w:val="24"/>
          <w:szCs w:val="24"/>
        </w:rPr>
        <w:t>for:</w:t>
      </w:r>
      <w:r w:rsidRPr="00C344C3">
        <w:rPr>
          <w:rFonts w:ascii="Arial" w:hAnsi="Arial" w:cs="Arial"/>
          <w:b/>
          <w:bCs/>
          <w:sz w:val="24"/>
        </w:rPr>
        <w:tab/>
      </w:r>
      <w:r w:rsidR="00220615" w:rsidRPr="00C344C3">
        <w:rPr>
          <w:rFonts w:ascii="Arial" w:hAnsi="Arial" w:cs="Arial"/>
          <w:b/>
          <w:bCs/>
          <w:sz w:val="24"/>
        </w:rPr>
        <w:tab/>
      </w:r>
      <w:r w:rsidRPr="00C344C3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C344C3" w:rsidRDefault="00EE7FA7" w:rsidP="008366BD">
      <w:pPr>
        <w:pStyle w:val="Heading1"/>
        <w:spacing w:line="276" w:lineRule="auto"/>
        <w:rPr>
          <w:lang w:val="en-US"/>
        </w:rPr>
      </w:pPr>
      <w:r w:rsidRPr="00C344C3">
        <w:rPr>
          <w:lang w:val="en-US"/>
        </w:rPr>
        <w:t>Introduction</w:t>
      </w:r>
    </w:p>
    <w:p w14:paraId="5AD6A2CE" w14:textId="2E5AF6C2" w:rsidR="00B75817" w:rsidRDefault="004061A4" w:rsidP="008366BD">
      <w:pPr>
        <w:spacing w:line="276" w:lineRule="auto"/>
        <w:jc w:val="both"/>
        <w:rPr>
          <w:szCs w:val="22"/>
        </w:rPr>
      </w:pPr>
      <w:bookmarkStart w:id="1" w:name="_Hlk510705081"/>
      <w:r>
        <w:rPr>
          <w:szCs w:val="22"/>
        </w:rPr>
        <w:t>In this contribution we express our views on the</w:t>
      </w:r>
      <w:r w:rsidRPr="004061A4">
        <w:rPr>
          <w:szCs w:val="22"/>
        </w:rPr>
        <w:t xml:space="preserve"> repetition indication for Msg3 re-transmission</w:t>
      </w:r>
      <w:r>
        <w:rPr>
          <w:szCs w:val="22"/>
        </w:rPr>
        <w:t xml:space="preserve">, with specific focus on </w:t>
      </w:r>
      <w:r w:rsidR="00EE52F2">
        <w:rPr>
          <w:szCs w:val="22"/>
        </w:rPr>
        <w:t>which MCS indices can be signaled via the repurposed MCS field of DCI</w:t>
      </w:r>
      <w:r w:rsidR="00C8544A">
        <w:rPr>
          <w:szCs w:val="22"/>
        </w:rPr>
        <w:t xml:space="preserve"> format</w:t>
      </w:r>
      <w:r w:rsidR="00EE52F2">
        <w:rPr>
          <w:szCs w:val="22"/>
        </w:rPr>
        <w:t xml:space="preserve"> 0_0 with CRC scrambled </w:t>
      </w:r>
      <w:r w:rsidR="00C8544A">
        <w:rPr>
          <w:szCs w:val="22"/>
        </w:rPr>
        <w:t>by</w:t>
      </w:r>
      <w:r w:rsidR="00EE52F2">
        <w:rPr>
          <w:szCs w:val="22"/>
        </w:rPr>
        <w:t xml:space="preserve"> TC-RNTI. </w:t>
      </w:r>
    </w:p>
    <w:p w14:paraId="71230483" w14:textId="72F9C930" w:rsidR="00305297" w:rsidRPr="00C344C3" w:rsidRDefault="007820D0" w:rsidP="008366BD">
      <w:pPr>
        <w:pStyle w:val="Heading1"/>
        <w:spacing w:line="276" w:lineRule="auto"/>
        <w:rPr>
          <w:lang w:val="en-US"/>
        </w:rPr>
      </w:pPr>
      <w:r w:rsidRPr="00C344C3">
        <w:rPr>
          <w:lang w:val="en-US"/>
        </w:rPr>
        <w:t>Discussion</w:t>
      </w:r>
    </w:p>
    <w:p w14:paraId="0622DD26" w14:textId="283AA1DA" w:rsidR="00CF28FF" w:rsidRPr="00CF28FF" w:rsidRDefault="00CF28FF" w:rsidP="00CF28FF">
      <w:r w:rsidRPr="00CF28FF">
        <w:t>In RAN1 #10</w:t>
      </w:r>
      <w:r w:rsidR="0007532F">
        <w:t>7</w:t>
      </w:r>
      <w:r w:rsidRPr="00CF28FF">
        <w:t>-e, the following</w:t>
      </w:r>
      <w:r>
        <w:t xml:space="preserve"> was agreed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28FF" w14:paraId="44103E07" w14:textId="77777777" w:rsidTr="00CF28FF">
        <w:tc>
          <w:tcPr>
            <w:tcW w:w="9629" w:type="dxa"/>
          </w:tcPr>
          <w:p w14:paraId="60528290" w14:textId="77777777" w:rsidR="00EE52F2" w:rsidRPr="00EA4832" w:rsidRDefault="00EE52F2" w:rsidP="00EE52F2">
            <w:pPr>
              <w:tabs>
                <w:tab w:val="left" w:pos="720"/>
              </w:tabs>
              <w:rPr>
                <w:sz w:val="20"/>
                <w:szCs w:val="18"/>
                <w:highlight w:val="green"/>
              </w:rPr>
            </w:pPr>
            <w:r w:rsidRPr="00EE52F2">
              <w:rPr>
                <w:b/>
                <w:bCs/>
                <w:sz w:val="20"/>
                <w:szCs w:val="18"/>
                <w:highlight w:val="green"/>
              </w:rPr>
              <w:t>Agreement</w:t>
            </w:r>
          </w:p>
          <w:p w14:paraId="5867C79F" w14:textId="77777777" w:rsidR="00EE52F2" w:rsidRPr="00EE52F2" w:rsidRDefault="00EE52F2" w:rsidP="00EE52F2">
            <w:pPr>
              <w:rPr>
                <w:sz w:val="20"/>
                <w:szCs w:val="18"/>
              </w:rPr>
            </w:pPr>
            <w:r w:rsidRPr="00EE52F2">
              <w:rPr>
                <w:sz w:val="20"/>
                <w:szCs w:val="18"/>
              </w:rPr>
              <w:t xml:space="preserve">For indication of the number of repetitions of Msg3 initial transmission, Alt 2 (i.e., using MCS information field) is adopted. </w:t>
            </w:r>
          </w:p>
          <w:p w14:paraId="2061FB86" w14:textId="77777777" w:rsidR="00EE52F2" w:rsidRPr="00EE52F2" w:rsidRDefault="00EE52F2" w:rsidP="00EE52F2">
            <w:pPr>
              <w:numPr>
                <w:ilvl w:val="0"/>
                <w:numId w:val="21"/>
              </w:numPr>
              <w:rPr>
                <w:sz w:val="20"/>
                <w:szCs w:val="18"/>
                <w:lang w:val="fr-FR"/>
              </w:rPr>
            </w:pPr>
            <w:r w:rsidRPr="00EE52F2">
              <w:rPr>
                <w:sz w:val="20"/>
                <w:szCs w:val="18"/>
              </w:rPr>
              <w:t xml:space="preserve">Four candidate MCS indexes can be configured by SIB1 for Msg3 initial transmission. MCS 0~3 </w:t>
            </w:r>
            <w:proofErr w:type="gramStart"/>
            <w:r w:rsidRPr="00EE52F2">
              <w:rPr>
                <w:sz w:val="20"/>
                <w:szCs w:val="18"/>
              </w:rPr>
              <w:t>are</w:t>
            </w:r>
            <w:proofErr w:type="gramEnd"/>
            <w:r w:rsidRPr="00EE52F2">
              <w:rPr>
                <w:sz w:val="20"/>
                <w:szCs w:val="18"/>
              </w:rPr>
              <w:t xml:space="preserve"> applied if the configuration is absent.</w:t>
            </w:r>
          </w:p>
          <w:p w14:paraId="69FB1892" w14:textId="77777777" w:rsidR="00EE52F2" w:rsidRPr="00EE52F2" w:rsidRDefault="00EE52F2" w:rsidP="00EE52F2">
            <w:pPr>
              <w:numPr>
                <w:ilvl w:val="0"/>
                <w:numId w:val="21"/>
              </w:numPr>
              <w:rPr>
                <w:sz w:val="20"/>
                <w:szCs w:val="18"/>
              </w:rPr>
            </w:pPr>
            <w:r w:rsidRPr="00EE52F2">
              <w:rPr>
                <w:sz w:val="20"/>
                <w:szCs w:val="18"/>
              </w:rPr>
              <w:t xml:space="preserve">If the four candidate repetition factors are not configured, the default values are {1, 2, 3, 4}. </w:t>
            </w:r>
          </w:p>
          <w:p w14:paraId="60EA9186" w14:textId="35A772B9" w:rsidR="00EE52F2" w:rsidRPr="00EE52F2" w:rsidRDefault="00EE52F2" w:rsidP="00EE52F2">
            <w:pPr>
              <w:ind w:left="284"/>
              <w:rPr>
                <w:sz w:val="20"/>
                <w:szCs w:val="18"/>
                <w:highlight w:val="green"/>
              </w:rPr>
            </w:pPr>
          </w:p>
          <w:p w14:paraId="21DD9E85" w14:textId="77777777" w:rsidR="00EE52F2" w:rsidRPr="00EA4832" w:rsidRDefault="00EE52F2" w:rsidP="00EE52F2">
            <w:pPr>
              <w:rPr>
                <w:sz w:val="20"/>
                <w:szCs w:val="18"/>
                <w:highlight w:val="green"/>
              </w:rPr>
            </w:pPr>
            <w:r w:rsidRPr="00EE52F2">
              <w:rPr>
                <w:b/>
                <w:bCs/>
                <w:sz w:val="20"/>
                <w:szCs w:val="18"/>
                <w:highlight w:val="green"/>
              </w:rPr>
              <w:t xml:space="preserve">Agreement </w:t>
            </w:r>
          </w:p>
          <w:p w14:paraId="56FEB729" w14:textId="77777777" w:rsidR="005D56D2" w:rsidRDefault="00EE52F2" w:rsidP="005D56D2">
            <w:pPr>
              <w:rPr>
                <w:sz w:val="20"/>
                <w:szCs w:val="18"/>
              </w:rPr>
            </w:pPr>
            <w:r w:rsidRPr="00EE52F2">
              <w:rPr>
                <w:sz w:val="20"/>
                <w:szCs w:val="18"/>
              </w:rPr>
              <w:t>For repetition indication for Msg3 re-transmission, Option 1 (i.e., u</w:t>
            </w:r>
            <w:r w:rsidRPr="00EE52F2">
              <w:rPr>
                <w:sz w:val="20"/>
                <w:szCs w:val="18"/>
                <w:lang w:val="en-GB"/>
              </w:rPr>
              <w:t>se the same mechanism as supported for Msg3 initial transmission</w:t>
            </w:r>
            <w:r w:rsidRPr="00EE52F2">
              <w:rPr>
                <w:sz w:val="20"/>
                <w:szCs w:val="18"/>
              </w:rPr>
              <w:t xml:space="preserve">) is adopted. </w:t>
            </w:r>
          </w:p>
          <w:p w14:paraId="4E739B0E" w14:textId="7554F317" w:rsidR="00CF28FF" w:rsidRPr="005D56D2" w:rsidRDefault="00EE52F2" w:rsidP="005D56D2">
            <w:pPr>
              <w:pStyle w:val="ListParagraph"/>
              <w:numPr>
                <w:ilvl w:val="0"/>
                <w:numId w:val="24"/>
              </w:numPr>
              <w:rPr>
                <w:sz w:val="20"/>
                <w:szCs w:val="18"/>
              </w:rPr>
            </w:pPr>
            <w:r w:rsidRPr="005D56D2">
              <w:rPr>
                <w:sz w:val="20"/>
                <w:szCs w:val="18"/>
              </w:rPr>
              <w:t xml:space="preserve">FFS: [8] MCS </w:t>
            </w:r>
            <w:proofErr w:type="spellStart"/>
            <w:r w:rsidRPr="005D56D2">
              <w:rPr>
                <w:sz w:val="20"/>
                <w:szCs w:val="18"/>
              </w:rPr>
              <w:t>index</w:t>
            </w:r>
            <w:proofErr w:type="spellEnd"/>
            <w:r w:rsidRPr="005D56D2">
              <w:rPr>
                <w:sz w:val="20"/>
                <w:szCs w:val="18"/>
              </w:rPr>
              <w:t xml:space="preserve"> to </w:t>
            </w:r>
            <w:proofErr w:type="spellStart"/>
            <w:r w:rsidRPr="005D56D2">
              <w:rPr>
                <w:sz w:val="20"/>
                <w:szCs w:val="18"/>
              </w:rPr>
              <w:t>be</w:t>
            </w:r>
            <w:proofErr w:type="spellEnd"/>
            <w:r w:rsidRPr="005D56D2">
              <w:rPr>
                <w:sz w:val="20"/>
                <w:szCs w:val="18"/>
              </w:rPr>
              <w:t xml:space="preserve"> </w:t>
            </w:r>
            <w:proofErr w:type="spellStart"/>
            <w:r w:rsidRPr="005D56D2">
              <w:rPr>
                <w:sz w:val="20"/>
                <w:szCs w:val="18"/>
              </w:rPr>
              <w:t>used</w:t>
            </w:r>
            <w:proofErr w:type="spellEnd"/>
            <w:r w:rsidRPr="005D56D2">
              <w:rPr>
                <w:sz w:val="20"/>
                <w:szCs w:val="18"/>
              </w:rPr>
              <w:t xml:space="preserve"> for Msg3 </w:t>
            </w:r>
            <w:proofErr w:type="spellStart"/>
            <w:r w:rsidRPr="005D56D2">
              <w:rPr>
                <w:sz w:val="20"/>
                <w:szCs w:val="18"/>
              </w:rPr>
              <w:t>re</w:t>
            </w:r>
            <w:proofErr w:type="spellEnd"/>
            <w:r w:rsidRPr="005D56D2">
              <w:rPr>
                <w:sz w:val="20"/>
                <w:szCs w:val="18"/>
              </w:rPr>
              <w:t>-transmission</w:t>
            </w:r>
          </w:p>
        </w:tc>
      </w:tr>
    </w:tbl>
    <w:p w14:paraId="1D864F3E" w14:textId="49F62133" w:rsidR="00CF28FF" w:rsidRDefault="00CF28FF" w:rsidP="00CF28FF">
      <w:pPr>
        <w:rPr>
          <w:lang w:val="en-GB"/>
        </w:rPr>
      </w:pPr>
    </w:p>
    <w:p w14:paraId="62535FA4" w14:textId="72B92E5D" w:rsidR="005D56D2" w:rsidRDefault="005D56D2" w:rsidP="00CF28FF">
      <w:pPr>
        <w:rPr>
          <w:lang w:val="en-GB"/>
        </w:rPr>
      </w:pPr>
      <w:r>
        <w:rPr>
          <w:lang w:val="en-GB"/>
        </w:rPr>
        <w:t>Additionally, it was agreed that the following higher layer parameter is used by NW to configure four candidate MCS indexes f</w:t>
      </w:r>
      <w:r w:rsidR="00C8544A">
        <w:rPr>
          <w:lang w:val="en-GB"/>
        </w:rPr>
        <w:t>o</w:t>
      </w:r>
      <w:r>
        <w:rPr>
          <w:lang w:val="en-GB"/>
        </w:rPr>
        <w:t>r PUSCH transmission scheduled by RAR UL grant.</w:t>
      </w:r>
    </w:p>
    <w:tbl>
      <w:tblPr>
        <w:tblW w:w="912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41"/>
        <w:gridCol w:w="804"/>
        <w:gridCol w:w="1140"/>
        <w:gridCol w:w="723"/>
        <w:gridCol w:w="1847"/>
        <w:gridCol w:w="813"/>
        <w:gridCol w:w="563"/>
        <w:gridCol w:w="559"/>
        <w:gridCol w:w="714"/>
        <w:gridCol w:w="1016"/>
      </w:tblGrid>
      <w:tr w:rsidR="005D56D2" w:rsidRPr="005D56D2" w14:paraId="338FFA7E" w14:textId="77777777" w:rsidTr="005D56D2">
        <w:trPr>
          <w:trHeight w:val="1161"/>
        </w:trPr>
        <w:tc>
          <w:tcPr>
            <w:tcW w:w="9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</w:tcPr>
          <w:p w14:paraId="66BABBB7" w14:textId="23025AC7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44546A" w:themeColor="text2"/>
                <w:kern w:val="24"/>
                <w:sz w:val="16"/>
                <w:szCs w:val="16"/>
              </w:rPr>
              <w:t>WI code</w:t>
            </w:r>
          </w:p>
        </w:tc>
        <w:tc>
          <w:tcPr>
            <w:tcW w:w="8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</w:tcPr>
          <w:p w14:paraId="24C042A9" w14:textId="2C614449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44546A" w:themeColor="text2"/>
                <w:kern w:val="24"/>
                <w:sz w:val="16"/>
                <w:szCs w:val="16"/>
              </w:rPr>
              <w:t>Sub-feature group</w:t>
            </w:r>
          </w:p>
        </w:tc>
        <w:tc>
          <w:tcPr>
            <w:tcW w:w="1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</w:tcPr>
          <w:p w14:paraId="7ECA0570" w14:textId="2A855CA4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44546A" w:themeColor="text2"/>
                <w:kern w:val="24"/>
                <w:sz w:val="16"/>
                <w:szCs w:val="16"/>
              </w:rPr>
              <w:t>Parameter name in the spec</w:t>
            </w:r>
          </w:p>
        </w:tc>
        <w:tc>
          <w:tcPr>
            <w:tcW w:w="6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</w:tcPr>
          <w:p w14:paraId="273F94CC" w14:textId="39B6F209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44546A" w:themeColor="text2"/>
                <w:kern w:val="24"/>
                <w:sz w:val="16"/>
                <w:szCs w:val="16"/>
              </w:rPr>
              <w:t>New or existing?</w:t>
            </w:r>
          </w:p>
        </w:tc>
        <w:tc>
          <w:tcPr>
            <w:tcW w:w="23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</w:tcPr>
          <w:p w14:paraId="4D3C1A5E" w14:textId="01CC8C50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44546A" w:themeColor="text2"/>
                <w:kern w:val="24"/>
                <w:sz w:val="16"/>
                <w:szCs w:val="16"/>
              </w:rPr>
              <w:t>Description</w:t>
            </w:r>
          </w:p>
        </w:tc>
        <w:tc>
          <w:tcPr>
            <w:tcW w:w="8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</w:tcPr>
          <w:p w14:paraId="15CC7433" w14:textId="1F2F9828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44546A" w:themeColor="text2"/>
                <w:kern w:val="24"/>
                <w:sz w:val="16"/>
                <w:szCs w:val="16"/>
              </w:rPr>
              <w:t>Value range</w:t>
            </w:r>
          </w:p>
        </w:tc>
        <w:tc>
          <w:tcPr>
            <w:tcW w:w="5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</w:tcPr>
          <w:p w14:paraId="5F927927" w14:textId="7FECE7C2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44546A" w:themeColor="text2"/>
                <w:kern w:val="24"/>
                <w:sz w:val="16"/>
                <w:szCs w:val="16"/>
              </w:rPr>
              <w:t>Default value</w:t>
            </w:r>
          </w:p>
        </w:tc>
        <w:tc>
          <w:tcPr>
            <w:tcW w:w="5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</w:tcPr>
          <w:p w14:paraId="113EC8F4" w14:textId="3E83FB48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44546A" w:themeColor="text2"/>
                <w:kern w:val="24"/>
                <w:sz w:val="16"/>
                <w:szCs w:val="16"/>
              </w:rPr>
              <w:t>Per (UE, Cell, TRP…)</w:t>
            </w:r>
          </w:p>
        </w:tc>
        <w:tc>
          <w:tcPr>
            <w:tcW w:w="7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</w:tcPr>
          <w:p w14:paraId="30AFEED1" w14:textId="684BD218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44546A" w:themeColor="text2"/>
                <w:kern w:val="24"/>
                <w:sz w:val="16"/>
                <w:szCs w:val="16"/>
              </w:rPr>
              <w:t>UE-specific or Cell-specific</w:t>
            </w:r>
          </w:p>
        </w:tc>
        <w:tc>
          <w:tcPr>
            <w:tcW w:w="6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</w:tcPr>
          <w:p w14:paraId="686987EA" w14:textId="3FC7D3DC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44546A" w:themeColor="text2"/>
                <w:kern w:val="24"/>
                <w:sz w:val="16"/>
                <w:szCs w:val="16"/>
              </w:rPr>
              <w:t>Specification</w:t>
            </w:r>
          </w:p>
        </w:tc>
      </w:tr>
      <w:tr w:rsidR="005D56D2" w:rsidRPr="005D56D2" w14:paraId="5CE1D8D2" w14:textId="77777777" w:rsidTr="005D56D2">
        <w:trPr>
          <w:trHeight w:val="1161"/>
        </w:trPr>
        <w:tc>
          <w:tcPr>
            <w:tcW w:w="9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99EF40A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proofErr w:type="spellStart"/>
            <w:r w:rsidRPr="005D56D2"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val="fr-FR" w:eastAsia="fr-FR"/>
              </w:rPr>
              <w:t>NR_cov_enh-Core</w:t>
            </w:r>
            <w:proofErr w:type="spellEnd"/>
          </w:p>
        </w:tc>
        <w:tc>
          <w:tcPr>
            <w:tcW w:w="8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204F72D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 w:rsidRPr="005D56D2"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eastAsia="fr-FR"/>
              </w:rPr>
              <w:t>Type A PUSCH repetitions for Msg3</w:t>
            </w:r>
          </w:p>
        </w:tc>
        <w:tc>
          <w:tcPr>
            <w:tcW w:w="1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38B677F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5D56D2"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val="fr-FR" w:eastAsia="fr-FR"/>
              </w:rPr>
              <w:t>mcs-Msg3Repetition</w:t>
            </w:r>
          </w:p>
        </w:tc>
        <w:tc>
          <w:tcPr>
            <w:tcW w:w="6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60E2710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5D56D2"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val="fr-FR" w:eastAsia="fr-FR"/>
              </w:rPr>
              <w:t>new</w:t>
            </w:r>
          </w:p>
        </w:tc>
        <w:tc>
          <w:tcPr>
            <w:tcW w:w="23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7FD65EE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 w:rsidRPr="005D56D2"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eastAsia="fr-FR"/>
              </w:rPr>
              <w:t>Configure four candidate MCS indexes for PUSCH transmission scheduled by RAR UL grant.</w:t>
            </w:r>
          </w:p>
        </w:tc>
        <w:tc>
          <w:tcPr>
            <w:tcW w:w="8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F3C427D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5D56D2"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eastAsia="fr-FR"/>
              </w:rPr>
              <w:t>SEQUENCE (SIZE (4)) OF INTEGER (</w:t>
            </w:r>
            <w:proofErr w:type="gramStart"/>
            <w:r w:rsidRPr="005D56D2"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eastAsia="fr-FR"/>
              </w:rPr>
              <w:t>0..</w:t>
            </w:r>
            <w:proofErr w:type="gramEnd"/>
            <w:r w:rsidRPr="005D56D2"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eastAsia="fr-FR"/>
              </w:rPr>
              <w:t>15)</w:t>
            </w:r>
          </w:p>
        </w:tc>
        <w:tc>
          <w:tcPr>
            <w:tcW w:w="5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5CF85E2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5D56D2"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val="fr-FR" w:eastAsia="fr-FR"/>
              </w:rPr>
              <w:t>{0, 1, 2, 3}</w:t>
            </w:r>
          </w:p>
        </w:tc>
        <w:tc>
          <w:tcPr>
            <w:tcW w:w="5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5500C16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5D56D2"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val="fr-FR" w:eastAsia="fr-FR"/>
              </w:rPr>
              <w:t>in SIB1</w:t>
            </w:r>
          </w:p>
        </w:tc>
        <w:tc>
          <w:tcPr>
            <w:tcW w:w="7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AEC91CB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proofErr w:type="spellStart"/>
            <w:r w:rsidRPr="005D56D2"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val="fr-FR" w:eastAsia="fr-FR"/>
              </w:rPr>
              <w:t>Cell-specific</w:t>
            </w:r>
            <w:proofErr w:type="spellEnd"/>
          </w:p>
        </w:tc>
        <w:tc>
          <w:tcPr>
            <w:tcW w:w="6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0A1DE82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5D56D2">
              <w:rPr>
                <w:rFonts w:ascii="Nokia Pure Text Light" w:eastAsia="Times New Roman" w:hAnsi="Nokia Pure Text Light" w:cs="Nokia Pure Text Light"/>
                <w:color w:val="FF0000"/>
                <w:kern w:val="24"/>
                <w:sz w:val="16"/>
                <w:szCs w:val="16"/>
                <w:lang w:val="fr-FR" w:eastAsia="fr-FR"/>
              </w:rPr>
              <w:t>38,331</w:t>
            </w:r>
          </w:p>
        </w:tc>
      </w:tr>
    </w:tbl>
    <w:p w14:paraId="2B224083" w14:textId="77777777" w:rsidR="005D56D2" w:rsidRDefault="005D56D2" w:rsidP="00CF28FF">
      <w:pPr>
        <w:rPr>
          <w:lang w:val="en-GB"/>
        </w:rPr>
      </w:pPr>
    </w:p>
    <w:p w14:paraId="121FA1B4" w14:textId="77777777" w:rsidR="00571289" w:rsidRDefault="00D13FF0" w:rsidP="00CF28FF">
      <w:pPr>
        <w:rPr>
          <w:lang w:val="en-GB"/>
        </w:rPr>
      </w:pPr>
      <w:r>
        <w:rPr>
          <w:lang w:val="en-GB"/>
        </w:rPr>
        <w:t>Based on th</w:t>
      </w:r>
      <w:r w:rsidR="005D56D2">
        <w:rPr>
          <w:lang w:val="en-GB"/>
        </w:rPr>
        <w:t xml:space="preserve">e above, the missing aspect to complete the design of the feature is related to the MCS indices for PUSCH transmission scheduled by DCI 0_0 with CRC scrambled with TC-RNTI. </w:t>
      </w:r>
    </w:p>
    <w:p w14:paraId="592CD378" w14:textId="7EE89559" w:rsidR="00571289" w:rsidRDefault="00571289" w:rsidP="00CF28FF">
      <w:pPr>
        <w:rPr>
          <w:lang w:val="en-GB"/>
        </w:rPr>
      </w:pPr>
      <w:r>
        <w:rPr>
          <w:lang w:val="en-GB"/>
        </w:rPr>
        <w:lastRenderedPageBreak/>
        <w:t>According to existing agreements, u</w:t>
      </w:r>
      <w:r w:rsidR="005D56D2">
        <w:rPr>
          <w:lang w:val="en-GB"/>
        </w:rPr>
        <w:t>p to 8 MCS indices can be indicated via the 3 bits of the re-purposed MCS field of the DCI</w:t>
      </w:r>
      <w:r w:rsidR="00C8544A">
        <w:rPr>
          <w:lang w:val="en-GB"/>
        </w:rPr>
        <w:t xml:space="preserve"> format</w:t>
      </w:r>
      <w:r w:rsidR="005D56D2">
        <w:rPr>
          <w:lang w:val="en-GB"/>
        </w:rPr>
        <w:t xml:space="preserve"> 0_0 with CRC scrambled </w:t>
      </w:r>
      <w:r w:rsidR="00C8544A">
        <w:rPr>
          <w:lang w:val="en-GB"/>
        </w:rPr>
        <w:t>by</w:t>
      </w:r>
      <w:r w:rsidR="005D56D2">
        <w:rPr>
          <w:lang w:val="en-GB"/>
        </w:rPr>
        <w:t xml:space="preserve"> TC-RNTI</w:t>
      </w:r>
      <w:r w:rsidR="005774B1">
        <w:rPr>
          <w:lang w:val="en-GB"/>
        </w:rPr>
        <w:t xml:space="preserve"> dedicated to MCS index indication.</w:t>
      </w:r>
      <w:r>
        <w:rPr>
          <w:lang w:val="en-GB"/>
        </w:rPr>
        <w:t xml:space="preserve"> In this context, the need of supporting MCS indices larger than MCS</w:t>
      </w:r>
      <w:r w:rsidR="00AC4B69">
        <w:rPr>
          <w:lang w:val="en-GB"/>
        </w:rPr>
        <w:t>#</w:t>
      </w:r>
      <w:r>
        <w:rPr>
          <w:lang w:val="en-GB"/>
        </w:rPr>
        <w:t xml:space="preserve">7 is unclear, as shown in our companion paper </w:t>
      </w:r>
      <w:r w:rsidR="005F1964">
        <w:rPr>
          <w:lang w:val="en-GB"/>
        </w:rPr>
        <w:fldChar w:fldCharType="begin"/>
      </w:r>
      <w:r w:rsidR="005F1964">
        <w:rPr>
          <w:lang w:val="en-GB"/>
        </w:rPr>
        <w:instrText xml:space="preserve"> REF _Ref92731105 \n \h </w:instrText>
      </w:r>
      <w:r w:rsidR="005F1964">
        <w:rPr>
          <w:lang w:val="en-GB"/>
        </w:rPr>
      </w:r>
      <w:r w:rsidR="005F1964">
        <w:rPr>
          <w:lang w:val="en-GB"/>
        </w:rPr>
        <w:fldChar w:fldCharType="separate"/>
      </w:r>
      <w:r w:rsidR="005F1964">
        <w:rPr>
          <w:lang w:val="en-GB"/>
        </w:rPr>
        <w:t>[2]</w:t>
      </w:r>
      <w:r w:rsidR="005F1964">
        <w:rPr>
          <w:lang w:val="en-GB"/>
        </w:rPr>
        <w:fldChar w:fldCharType="end"/>
      </w:r>
      <w:r>
        <w:rPr>
          <w:lang w:val="en-GB"/>
        </w:rPr>
        <w:t>. Indeed, larger MCS indices would not be suitable for coverage shortage scenarios. This would also yield overall simpler signalling structure for SIB1, given that no additional higher layer parameters to configure a set of 8 cell specific MCS indices would be needed (differently for the UL RAR case).</w:t>
      </w:r>
    </w:p>
    <w:p w14:paraId="2B2FD4AA" w14:textId="6784120A" w:rsidR="005D56D2" w:rsidRDefault="00571289" w:rsidP="00CF28FF">
      <w:pPr>
        <w:rPr>
          <w:lang w:val="en-GB"/>
        </w:rPr>
      </w:pPr>
      <w:r>
        <w:rPr>
          <w:lang w:val="en-GB"/>
        </w:rPr>
        <w:t>At the same time, it could be argued that</w:t>
      </w:r>
      <w:r w:rsidR="00AC4B69">
        <w:rPr>
          <w:lang w:val="en-GB"/>
        </w:rPr>
        <w:t xml:space="preserve"> MCS indices from 0 to 7 are associated to the same modulation order as MCS#8 and MCS#9, i.e., 2, as shown in the table below. </w:t>
      </w:r>
    </w:p>
    <w:tbl>
      <w:tblPr>
        <w:tblW w:w="814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7"/>
        <w:gridCol w:w="2036"/>
        <w:gridCol w:w="2036"/>
        <w:gridCol w:w="2036"/>
      </w:tblGrid>
      <w:tr w:rsidR="005D56D2" w:rsidRPr="005D56D2" w14:paraId="3A316966" w14:textId="77777777" w:rsidTr="005D56D2">
        <w:trPr>
          <w:trHeight w:val="510"/>
          <w:tblCellSpacing w:w="0" w:type="dxa"/>
          <w:jc w:val="center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B606AB8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 w:line="240" w:lineRule="atLeast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MCS Index</w:t>
            </w:r>
          </w:p>
          <w:p w14:paraId="5CEAE71D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 w:line="240" w:lineRule="atLeast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I</w:t>
            </w:r>
            <w:r w:rsidRPr="005D56D2">
              <w:rPr>
                <w:rFonts w:ascii="Verdana" w:eastAsia="Times New Roman" w:hAnsi="Verdana"/>
                <w:sz w:val="20"/>
                <w:vertAlign w:val="subscript"/>
                <w:lang w:val="fr-FR" w:eastAsia="fr-FR"/>
              </w:rPr>
              <w:t>MCS</w:t>
            </w:r>
          </w:p>
        </w:tc>
        <w:tc>
          <w:tcPr>
            <w:tcW w:w="196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3AB12E4F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 w:line="240" w:lineRule="atLeast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 xml:space="preserve">Modulation </w:t>
            </w:r>
            <w:proofErr w:type="spellStart"/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Order</w:t>
            </w:r>
            <w:proofErr w:type="spellEnd"/>
          </w:p>
          <w:p w14:paraId="3A4A6052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 w:line="240" w:lineRule="atLeast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proofErr w:type="spellStart"/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Q</w:t>
            </w:r>
            <w:r w:rsidRPr="005D56D2">
              <w:rPr>
                <w:rFonts w:ascii="Verdana" w:eastAsia="Times New Roman" w:hAnsi="Verdana"/>
                <w:sz w:val="20"/>
                <w:vertAlign w:val="subscript"/>
                <w:lang w:val="fr-FR" w:eastAsia="fr-FR"/>
              </w:rPr>
              <w:t>m</w:t>
            </w:r>
            <w:proofErr w:type="spellEnd"/>
          </w:p>
        </w:tc>
        <w:tc>
          <w:tcPr>
            <w:tcW w:w="196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525DF88A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 w:line="240" w:lineRule="atLeast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Target code Rate x [1024]</w:t>
            </w:r>
          </w:p>
          <w:p w14:paraId="7A149C4C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 w:line="240" w:lineRule="atLeast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R</w:t>
            </w:r>
          </w:p>
        </w:tc>
        <w:tc>
          <w:tcPr>
            <w:tcW w:w="196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3BD0B78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 w:line="240" w:lineRule="atLeast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Spectral</w:t>
            </w:r>
          </w:p>
          <w:p w14:paraId="066DB7D0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after="0" w:line="240" w:lineRule="atLeast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proofErr w:type="spellStart"/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efficiency</w:t>
            </w:r>
            <w:proofErr w:type="spellEnd"/>
          </w:p>
        </w:tc>
      </w:tr>
      <w:tr w:rsidR="005D56D2" w:rsidRPr="005D56D2" w14:paraId="31DB3C16" w14:textId="77777777" w:rsidTr="005D56D2">
        <w:trPr>
          <w:trHeight w:val="300"/>
          <w:tblCellSpacing w:w="0" w:type="dxa"/>
          <w:jc w:val="center"/>
        </w:trPr>
        <w:tc>
          <w:tcPr>
            <w:tcW w:w="19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A548CC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E66C50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D6075C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54D83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  0.2344</w:t>
            </w:r>
          </w:p>
        </w:tc>
      </w:tr>
      <w:tr w:rsidR="005D56D2" w:rsidRPr="005D56D2" w14:paraId="07EB2B73" w14:textId="77777777" w:rsidTr="005D56D2">
        <w:trPr>
          <w:trHeight w:val="300"/>
          <w:tblCellSpacing w:w="0" w:type="dxa"/>
          <w:jc w:val="center"/>
        </w:trPr>
        <w:tc>
          <w:tcPr>
            <w:tcW w:w="19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9CD2E3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533678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5D5191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157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0EF573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  0.3066</w:t>
            </w:r>
          </w:p>
        </w:tc>
      </w:tr>
      <w:tr w:rsidR="005D56D2" w:rsidRPr="005D56D2" w14:paraId="79AD6CA2" w14:textId="77777777" w:rsidTr="005D56D2">
        <w:trPr>
          <w:trHeight w:val="300"/>
          <w:tblCellSpacing w:w="0" w:type="dxa"/>
          <w:jc w:val="center"/>
        </w:trPr>
        <w:tc>
          <w:tcPr>
            <w:tcW w:w="19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EE9931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77D267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CF9EF2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193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118879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  0.3770</w:t>
            </w:r>
          </w:p>
        </w:tc>
      </w:tr>
      <w:tr w:rsidR="005D56D2" w:rsidRPr="005D56D2" w14:paraId="57F5FFD3" w14:textId="77777777" w:rsidTr="005D56D2">
        <w:trPr>
          <w:trHeight w:val="300"/>
          <w:tblCellSpacing w:w="0" w:type="dxa"/>
          <w:jc w:val="center"/>
        </w:trPr>
        <w:tc>
          <w:tcPr>
            <w:tcW w:w="19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2D8B86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74E5325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D88684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251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AD21C9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  0.4902</w:t>
            </w:r>
          </w:p>
        </w:tc>
      </w:tr>
      <w:tr w:rsidR="005D56D2" w:rsidRPr="005D56D2" w14:paraId="74292A83" w14:textId="77777777" w:rsidTr="005D56D2">
        <w:trPr>
          <w:trHeight w:val="300"/>
          <w:tblCellSpacing w:w="0" w:type="dxa"/>
          <w:jc w:val="center"/>
        </w:trPr>
        <w:tc>
          <w:tcPr>
            <w:tcW w:w="19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643066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A17E5E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79904D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308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A19DA3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  0.6016</w:t>
            </w:r>
          </w:p>
        </w:tc>
      </w:tr>
      <w:tr w:rsidR="005D56D2" w:rsidRPr="005D56D2" w14:paraId="0914BA0C" w14:textId="77777777" w:rsidTr="005D56D2">
        <w:trPr>
          <w:trHeight w:val="300"/>
          <w:tblCellSpacing w:w="0" w:type="dxa"/>
          <w:jc w:val="center"/>
        </w:trPr>
        <w:tc>
          <w:tcPr>
            <w:tcW w:w="19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50DB8C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0382B8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BAA629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379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853A26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  0.7402</w:t>
            </w:r>
          </w:p>
        </w:tc>
      </w:tr>
      <w:tr w:rsidR="005D56D2" w:rsidRPr="005D56D2" w14:paraId="23C2204D" w14:textId="77777777" w:rsidTr="005D56D2">
        <w:trPr>
          <w:trHeight w:val="300"/>
          <w:tblCellSpacing w:w="0" w:type="dxa"/>
          <w:jc w:val="center"/>
        </w:trPr>
        <w:tc>
          <w:tcPr>
            <w:tcW w:w="19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320398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C0E8FC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B6F4AC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449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4D53E42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  0.8770</w:t>
            </w:r>
          </w:p>
        </w:tc>
      </w:tr>
      <w:tr w:rsidR="005D56D2" w:rsidRPr="005D56D2" w14:paraId="3DB857D7" w14:textId="77777777" w:rsidTr="005D56D2">
        <w:trPr>
          <w:trHeight w:val="300"/>
          <w:tblCellSpacing w:w="0" w:type="dxa"/>
          <w:jc w:val="center"/>
        </w:trPr>
        <w:tc>
          <w:tcPr>
            <w:tcW w:w="19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5DF7E5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FC08CC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EA5692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526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07FE6D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  1.0273</w:t>
            </w:r>
          </w:p>
        </w:tc>
      </w:tr>
      <w:tr w:rsidR="005D56D2" w:rsidRPr="005D56D2" w14:paraId="03B5B1A7" w14:textId="77777777" w:rsidTr="005D56D2">
        <w:trPr>
          <w:trHeight w:val="300"/>
          <w:tblCellSpacing w:w="0" w:type="dxa"/>
          <w:jc w:val="center"/>
        </w:trPr>
        <w:tc>
          <w:tcPr>
            <w:tcW w:w="19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0EAE71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470F00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1746B3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602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FFF061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  1.1758</w:t>
            </w:r>
          </w:p>
        </w:tc>
      </w:tr>
      <w:tr w:rsidR="005D56D2" w:rsidRPr="005D56D2" w14:paraId="0150DA3E" w14:textId="77777777" w:rsidTr="005D56D2">
        <w:trPr>
          <w:trHeight w:val="300"/>
          <w:tblCellSpacing w:w="0" w:type="dxa"/>
          <w:jc w:val="center"/>
        </w:trPr>
        <w:tc>
          <w:tcPr>
            <w:tcW w:w="19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6D032C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9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1F8EF8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BC8DCC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679</w:t>
            </w:r>
          </w:p>
        </w:tc>
        <w:tc>
          <w:tcPr>
            <w:tcW w:w="1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2988C73" w14:textId="77777777" w:rsidR="005D56D2" w:rsidRPr="005D56D2" w:rsidRDefault="005D56D2" w:rsidP="005D56D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fr-FR" w:eastAsia="fr-FR"/>
              </w:rPr>
            </w:pPr>
            <w:r w:rsidRPr="005D56D2">
              <w:rPr>
                <w:rFonts w:ascii="Verdana" w:eastAsia="Times New Roman" w:hAnsi="Verdana"/>
                <w:sz w:val="20"/>
                <w:lang w:val="fr-FR" w:eastAsia="fr-FR"/>
              </w:rPr>
              <w:t>  1.3262</w:t>
            </w:r>
          </w:p>
        </w:tc>
      </w:tr>
    </w:tbl>
    <w:p w14:paraId="08DB83A4" w14:textId="77777777" w:rsidR="005D56D2" w:rsidRDefault="005D56D2" w:rsidP="00CF28FF">
      <w:pPr>
        <w:rPr>
          <w:lang w:val="en-GB"/>
        </w:rPr>
      </w:pPr>
    </w:p>
    <w:p w14:paraId="350E70B8" w14:textId="15B61173" w:rsidR="00AC4B69" w:rsidRDefault="00237EBC" w:rsidP="00CF28FF">
      <w:pPr>
        <w:rPr>
          <w:lang w:val="en-GB"/>
        </w:rPr>
      </w:pPr>
      <w:r>
        <w:rPr>
          <w:lang w:val="en-GB"/>
        </w:rPr>
        <w:t>While th</w:t>
      </w:r>
      <w:r w:rsidR="00D64722">
        <w:rPr>
          <w:lang w:val="en-GB"/>
        </w:rPr>
        <w:t xml:space="preserve">e fact that MCS#8 and MCS#9 are associated to the same modulation as MCS indices from #0 to #7 </w:t>
      </w:r>
      <w:r>
        <w:rPr>
          <w:lang w:val="en-GB"/>
        </w:rPr>
        <w:t xml:space="preserve">is irrefutable, so it is the impact of the larger code rate, i.e., larger than 2/3, on the expected MCL/MPL, as shown in our companion paper </w:t>
      </w:r>
      <w:r w:rsidR="005F1964">
        <w:rPr>
          <w:lang w:val="en-GB"/>
        </w:rPr>
        <w:fldChar w:fldCharType="begin"/>
      </w:r>
      <w:r w:rsidR="005F1964">
        <w:rPr>
          <w:lang w:val="en-GB"/>
        </w:rPr>
        <w:instrText xml:space="preserve"> REF _Ref92731105 \n \h </w:instrText>
      </w:r>
      <w:r w:rsidR="005F1964">
        <w:rPr>
          <w:lang w:val="en-GB"/>
        </w:rPr>
      </w:r>
      <w:r w:rsidR="005F1964">
        <w:rPr>
          <w:lang w:val="en-GB"/>
        </w:rPr>
        <w:fldChar w:fldCharType="separate"/>
      </w:r>
      <w:r w:rsidR="005F1964">
        <w:rPr>
          <w:lang w:val="en-GB"/>
        </w:rPr>
        <w:t>[2]</w:t>
      </w:r>
      <w:r w:rsidR="005F1964">
        <w:rPr>
          <w:lang w:val="en-GB"/>
        </w:rPr>
        <w:fldChar w:fldCharType="end"/>
      </w:r>
      <w:r>
        <w:rPr>
          <w:lang w:val="en-GB"/>
        </w:rPr>
        <w:t>. Therein, in fact, results for MCS#8 (and small number of allocated PRBs) were almost always worse than their lower MCS index counterpart. In this sense, we are not sure that such a limited potential advantage may justify the introduction of a new higher layer parameter to allow the cell specific configuration of MCS indices for Msg3 repetitions scheduled via DCI 0_0 with CRC scrambled with TC-RNTI. Therefore, we suggest taking the simpler route and support MCS#0 to MCS#7 as the only possible configuration option in this case.</w:t>
      </w:r>
    </w:p>
    <w:p w14:paraId="3516A606" w14:textId="23B13C53" w:rsidR="00237EBC" w:rsidRDefault="00183CAC" w:rsidP="00CF28FF">
      <w:pPr>
        <w:rPr>
          <w:b/>
          <w:bCs/>
          <w:lang w:val="en-GB"/>
        </w:rPr>
      </w:pPr>
      <w:r w:rsidRPr="00B85067">
        <w:rPr>
          <w:b/>
          <w:bCs/>
          <w:lang w:val="en-GB"/>
        </w:rPr>
        <w:t>Proposal</w:t>
      </w:r>
      <w:r w:rsidR="00BB6EB9">
        <w:rPr>
          <w:b/>
          <w:bCs/>
          <w:lang w:val="en-GB"/>
        </w:rPr>
        <w:t xml:space="preserve"> </w:t>
      </w:r>
      <w:r w:rsidR="0066277E">
        <w:rPr>
          <w:b/>
          <w:bCs/>
          <w:lang w:val="en-GB"/>
        </w:rPr>
        <w:t>1</w:t>
      </w:r>
      <w:r w:rsidRPr="00B85067">
        <w:rPr>
          <w:b/>
          <w:bCs/>
          <w:lang w:val="en-GB"/>
        </w:rPr>
        <w:t xml:space="preserve">. </w:t>
      </w:r>
      <w:r w:rsidR="00237EBC">
        <w:rPr>
          <w:b/>
          <w:bCs/>
          <w:lang w:val="en-GB"/>
        </w:rPr>
        <w:t>For the indication of the MCS index for the</w:t>
      </w:r>
      <w:r w:rsidR="00FD4F07">
        <w:rPr>
          <w:b/>
          <w:bCs/>
          <w:lang w:val="en-GB"/>
        </w:rPr>
        <w:t xml:space="preserve"> </w:t>
      </w:r>
      <w:r w:rsidR="00237EBC">
        <w:rPr>
          <w:b/>
          <w:bCs/>
          <w:lang w:val="en-GB"/>
        </w:rPr>
        <w:t xml:space="preserve">re-transmission of Msg3 </w:t>
      </w:r>
      <w:r w:rsidR="00FD4F07">
        <w:rPr>
          <w:b/>
          <w:bCs/>
          <w:lang w:val="en-GB"/>
        </w:rPr>
        <w:t xml:space="preserve">with </w:t>
      </w:r>
      <w:r w:rsidR="00237EBC">
        <w:rPr>
          <w:b/>
          <w:bCs/>
          <w:lang w:val="en-GB"/>
        </w:rPr>
        <w:t>repetitions</w:t>
      </w:r>
      <w:r w:rsidR="00FD4F07">
        <w:rPr>
          <w:b/>
          <w:bCs/>
          <w:lang w:val="en-GB"/>
        </w:rPr>
        <w:t xml:space="preserve"> over PUSCH</w:t>
      </w:r>
      <w:r w:rsidR="00237EBC">
        <w:rPr>
          <w:b/>
          <w:bCs/>
          <w:lang w:val="en-GB"/>
        </w:rPr>
        <w:t xml:space="preserve">, support the 8 indices from MCS#0 to MCS#7. </w:t>
      </w:r>
    </w:p>
    <w:bookmarkEnd w:id="1"/>
    <w:p w14:paraId="12174C9F" w14:textId="77777777" w:rsidR="00FD4F07" w:rsidRDefault="00FD4F07" w:rsidP="00FD4F07">
      <w:pPr>
        <w:rPr>
          <w:b/>
          <w:bCs/>
          <w:lang w:val="en-GB"/>
        </w:rPr>
      </w:pPr>
      <w:r>
        <w:rPr>
          <w:b/>
          <w:bCs/>
          <w:lang w:val="en-GB"/>
        </w:rPr>
        <w:t>Proposal 2. No additional higher layer parameter is introduced in SIB1 to configure cell specific MCS indices for the re-transmission of Msg3 with repetitions over PUSCH.</w:t>
      </w:r>
    </w:p>
    <w:p w14:paraId="10445A01" w14:textId="480CC7E1" w:rsidR="00885580" w:rsidRPr="00C344C3" w:rsidRDefault="007820D0" w:rsidP="008366BD">
      <w:pPr>
        <w:pStyle w:val="Heading1"/>
        <w:spacing w:line="276" w:lineRule="auto"/>
        <w:rPr>
          <w:lang w:val="en-US"/>
        </w:rPr>
      </w:pPr>
      <w:r w:rsidRPr="67DBE5F5">
        <w:rPr>
          <w:lang w:val="en-US"/>
        </w:rPr>
        <w:t>Conclusion</w:t>
      </w:r>
    </w:p>
    <w:p w14:paraId="58A31760" w14:textId="121103DE" w:rsidR="00DD20EC" w:rsidRDefault="00CF135C" w:rsidP="008366BD">
      <w:pPr>
        <w:spacing w:after="240" w:line="276" w:lineRule="auto"/>
        <w:jc w:val="both"/>
        <w:rPr>
          <w:szCs w:val="22"/>
          <w:lang w:eastAsia="zh-CN"/>
        </w:rPr>
      </w:pPr>
      <w:r w:rsidRPr="00B066E0">
        <w:rPr>
          <w:szCs w:val="22"/>
          <w:lang w:eastAsia="zh-CN"/>
        </w:rPr>
        <w:t xml:space="preserve">In this contribution, </w:t>
      </w:r>
      <w:r w:rsidR="00D801A2">
        <w:rPr>
          <w:szCs w:val="22"/>
        </w:rPr>
        <w:t>we expressed our views on the</w:t>
      </w:r>
      <w:r w:rsidR="00D801A2" w:rsidRPr="004061A4">
        <w:rPr>
          <w:szCs w:val="22"/>
        </w:rPr>
        <w:t xml:space="preserve"> repetition indication for Msg3 re-transmission</w:t>
      </w:r>
      <w:r w:rsidR="00D801A2">
        <w:rPr>
          <w:szCs w:val="22"/>
        </w:rPr>
        <w:t>, with specific focus on the which MCS indices can be signaled via the repurposed MCS field of DCI 0_0 with CRC scrambled with TC-RNTI.</w:t>
      </w:r>
    </w:p>
    <w:p w14:paraId="79EA6560" w14:textId="48DB6D92" w:rsidR="0067090F" w:rsidRDefault="00DD20EC" w:rsidP="008366BD">
      <w:pPr>
        <w:spacing w:after="240" w:line="276" w:lineRule="auto"/>
        <w:jc w:val="both"/>
        <w:rPr>
          <w:szCs w:val="24"/>
          <w:lang w:eastAsia="zh-CN"/>
        </w:rPr>
      </w:pPr>
      <w:r>
        <w:rPr>
          <w:szCs w:val="22"/>
          <w:lang w:eastAsia="zh-CN"/>
        </w:rPr>
        <w:t>We made t</w:t>
      </w:r>
      <w:r w:rsidR="000648B2">
        <w:t xml:space="preserve">he </w:t>
      </w:r>
      <w:r w:rsidR="00CF135C" w:rsidRPr="00B066E0">
        <w:rPr>
          <w:szCs w:val="24"/>
          <w:lang w:eastAsia="zh-CN"/>
        </w:rPr>
        <w:t>following proposals:</w:t>
      </w:r>
    </w:p>
    <w:p w14:paraId="16E43CAF" w14:textId="77777777" w:rsidR="00D801A2" w:rsidRDefault="00D801A2" w:rsidP="00D801A2">
      <w:pPr>
        <w:rPr>
          <w:b/>
          <w:bCs/>
          <w:lang w:val="en-GB"/>
        </w:rPr>
      </w:pPr>
      <w:r w:rsidRPr="00B85067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B85067">
        <w:rPr>
          <w:b/>
          <w:bCs/>
          <w:lang w:val="en-GB"/>
        </w:rPr>
        <w:t xml:space="preserve">. </w:t>
      </w:r>
      <w:r>
        <w:rPr>
          <w:b/>
          <w:bCs/>
          <w:lang w:val="en-GB"/>
        </w:rPr>
        <w:t xml:space="preserve">For the indication of the MCS index for the PUSCH re-transmission of Msg3 repetitions, support the 8 indices from MCS#0 to MCS#7. </w:t>
      </w:r>
    </w:p>
    <w:p w14:paraId="4CF8C8A2" w14:textId="497EC68F" w:rsidR="00D801A2" w:rsidRDefault="00D801A2" w:rsidP="00D801A2">
      <w:pPr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 xml:space="preserve">Proposal 2. No additional higher layer parameter is introduced in SIB1 to configure cell specific MCS indices for the re-transmission of Msg3 </w:t>
      </w:r>
      <w:r w:rsidR="00FD4F07">
        <w:rPr>
          <w:b/>
          <w:bCs/>
          <w:lang w:val="en-GB"/>
        </w:rPr>
        <w:t xml:space="preserve">with </w:t>
      </w:r>
      <w:r>
        <w:rPr>
          <w:b/>
          <w:bCs/>
          <w:lang w:val="en-GB"/>
        </w:rPr>
        <w:t xml:space="preserve">repetitions </w:t>
      </w:r>
      <w:r w:rsidR="00FD4F07">
        <w:rPr>
          <w:b/>
          <w:bCs/>
          <w:lang w:val="en-GB"/>
        </w:rPr>
        <w:t>over PUSCH.</w:t>
      </w:r>
    </w:p>
    <w:p w14:paraId="0BB21CB1" w14:textId="77777777" w:rsidR="001875EE" w:rsidRPr="00E571CA" w:rsidRDefault="001875EE" w:rsidP="00BB6EB9">
      <w:pPr>
        <w:rPr>
          <w:b/>
          <w:bCs/>
          <w:lang w:val="en-GB"/>
        </w:rPr>
      </w:pPr>
    </w:p>
    <w:p w14:paraId="53CD9119" w14:textId="445571B2" w:rsidR="00885580" w:rsidRPr="00C344C3" w:rsidRDefault="00885580" w:rsidP="008366BD">
      <w:pPr>
        <w:pStyle w:val="Heading1"/>
        <w:numPr>
          <w:ilvl w:val="0"/>
          <w:numId w:val="0"/>
        </w:numPr>
        <w:spacing w:line="276" w:lineRule="auto"/>
        <w:rPr>
          <w:lang w:val="en-US"/>
        </w:rPr>
      </w:pPr>
      <w:r w:rsidRPr="00C344C3">
        <w:rPr>
          <w:lang w:val="en-US"/>
        </w:rPr>
        <w:t>References</w:t>
      </w:r>
    </w:p>
    <w:p w14:paraId="3F603ECB" w14:textId="5E8ED42B" w:rsidR="00B61825" w:rsidRDefault="00B61825" w:rsidP="00FB3CE2">
      <w:pPr>
        <w:pStyle w:val="ListParagraph"/>
        <w:numPr>
          <w:ilvl w:val="0"/>
          <w:numId w:val="4"/>
        </w:numPr>
        <w:spacing w:line="276" w:lineRule="auto"/>
        <w:rPr>
          <w:sz w:val="22"/>
          <w:szCs w:val="22"/>
          <w:lang w:val="en-US"/>
        </w:rPr>
      </w:pPr>
      <w:bookmarkStart w:id="2" w:name="_Ref61377968"/>
      <w:r w:rsidRPr="003C00D1">
        <w:rPr>
          <w:sz w:val="22"/>
          <w:szCs w:val="22"/>
          <w:lang w:val="en-US"/>
        </w:rPr>
        <w:t>R</w:t>
      </w:r>
      <w:bookmarkEnd w:id="2"/>
      <w:r w:rsidRPr="003C00D1">
        <w:rPr>
          <w:sz w:val="22"/>
          <w:szCs w:val="22"/>
          <w:lang w:val="en-US"/>
        </w:rPr>
        <w:t>P-202928</w:t>
      </w:r>
      <w:r w:rsidR="00C8544A">
        <w:rPr>
          <w:sz w:val="22"/>
          <w:szCs w:val="22"/>
          <w:lang w:val="en-US"/>
        </w:rPr>
        <w:tab/>
      </w:r>
      <w:r w:rsidRPr="003C00D1">
        <w:rPr>
          <w:sz w:val="22"/>
          <w:szCs w:val="22"/>
          <w:lang w:val="en-US"/>
        </w:rPr>
        <w:t>New WID on NR coverage enhancements, China Telecom (moderator), December 2020.</w:t>
      </w:r>
    </w:p>
    <w:p w14:paraId="4E7AC92E" w14:textId="055726D6" w:rsidR="00C8544A" w:rsidRDefault="00C8544A" w:rsidP="00FB3CE2">
      <w:pPr>
        <w:pStyle w:val="ListParagraph"/>
        <w:numPr>
          <w:ilvl w:val="0"/>
          <w:numId w:val="4"/>
        </w:numPr>
        <w:spacing w:line="276" w:lineRule="auto"/>
        <w:rPr>
          <w:sz w:val="22"/>
          <w:szCs w:val="22"/>
          <w:lang w:val="en-US"/>
        </w:rPr>
      </w:pPr>
      <w:bookmarkStart w:id="3" w:name="_Ref92731105"/>
      <w:r w:rsidRPr="00C8544A">
        <w:rPr>
          <w:sz w:val="22"/>
          <w:szCs w:val="22"/>
          <w:lang w:val="en-US"/>
        </w:rPr>
        <w:t>R1-2200165</w:t>
      </w:r>
      <w:r>
        <w:rPr>
          <w:sz w:val="22"/>
          <w:szCs w:val="22"/>
          <w:lang w:val="en-US"/>
        </w:rPr>
        <w:tab/>
      </w:r>
      <w:r w:rsidRPr="00C8544A">
        <w:rPr>
          <w:sz w:val="22"/>
          <w:szCs w:val="22"/>
          <w:lang w:val="en-US"/>
        </w:rPr>
        <w:t>Performance of Type A PUSCH repetitions for Msg3 for different MCS index configurations</w:t>
      </w:r>
      <w:r>
        <w:rPr>
          <w:sz w:val="22"/>
          <w:szCs w:val="22"/>
          <w:lang w:val="en-US"/>
        </w:rPr>
        <w:t>, Nokia/NSB, January 2022.</w:t>
      </w:r>
      <w:bookmarkEnd w:id="3"/>
    </w:p>
    <w:p w14:paraId="18B59605" w14:textId="7F35DE7E" w:rsidR="0089591B" w:rsidRPr="00DB53F9" w:rsidRDefault="0089591B" w:rsidP="00D801A2">
      <w:pPr>
        <w:pStyle w:val="ListParagraph"/>
        <w:spacing w:line="276" w:lineRule="auto"/>
        <w:ind w:left="360"/>
        <w:rPr>
          <w:sz w:val="22"/>
          <w:szCs w:val="22"/>
        </w:rPr>
      </w:pPr>
    </w:p>
    <w:sectPr w:rsidR="0089591B" w:rsidRPr="00DB53F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2F1EB" w14:textId="77777777" w:rsidR="009348F2" w:rsidRDefault="009348F2">
      <w:r>
        <w:separator/>
      </w:r>
    </w:p>
  </w:endnote>
  <w:endnote w:type="continuationSeparator" w:id="0">
    <w:p w14:paraId="2423862C" w14:textId="77777777" w:rsidR="009348F2" w:rsidRDefault="009348F2">
      <w:r>
        <w:continuationSeparator/>
      </w:r>
    </w:p>
  </w:endnote>
  <w:endnote w:type="continuationNotice" w:id="1">
    <w:p w14:paraId="65C98ADC" w14:textId="77777777" w:rsidR="009348F2" w:rsidRDefault="009348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0B052" w14:textId="77777777" w:rsidR="009348F2" w:rsidRDefault="009348F2">
      <w:r>
        <w:separator/>
      </w:r>
    </w:p>
  </w:footnote>
  <w:footnote w:type="continuationSeparator" w:id="0">
    <w:p w14:paraId="3063D812" w14:textId="77777777" w:rsidR="009348F2" w:rsidRDefault="009348F2">
      <w:r>
        <w:continuationSeparator/>
      </w:r>
    </w:p>
  </w:footnote>
  <w:footnote w:type="continuationNotice" w:id="1">
    <w:p w14:paraId="19748549" w14:textId="77777777" w:rsidR="009348F2" w:rsidRDefault="009348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A02D0"/>
    <w:multiLevelType w:val="multilevel"/>
    <w:tmpl w:val="4BB2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120984"/>
    <w:multiLevelType w:val="hybridMultilevel"/>
    <w:tmpl w:val="64185B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C34F6"/>
    <w:multiLevelType w:val="multilevel"/>
    <w:tmpl w:val="FAB8E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142C7D"/>
    <w:multiLevelType w:val="hybridMultilevel"/>
    <w:tmpl w:val="2BF00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526B9"/>
    <w:multiLevelType w:val="hybridMultilevel"/>
    <w:tmpl w:val="676E67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90174"/>
    <w:multiLevelType w:val="hybridMultilevel"/>
    <w:tmpl w:val="CBE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F4AB3"/>
    <w:multiLevelType w:val="hybridMultilevel"/>
    <w:tmpl w:val="E2F6748A"/>
    <w:lvl w:ilvl="0" w:tplc="571A09C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6A54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DE890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4694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FA6FD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76820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90141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92F5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F4B9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EC7B01"/>
    <w:multiLevelType w:val="hybridMultilevel"/>
    <w:tmpl w:val="340AB7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5553E"/>
    <w:multiLevelType w:val="hybridMultilevel"/>
    <w:tmpl w:val="D52EC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64F94"/>
    <w:multiLevelType w:val="hybridMultilevel"/>
    <w:tmpl w:val="304645C6"/>
    <w:lvl w:ilvl="0" w:tplc="3FDC3E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F89E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C2B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A26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FEC5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08F7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20B5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847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7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988726A"/>
    <w:multiLevelType w:val="multilevel"/>
    <w:tmpl w:val="3F343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1F1868"/>
    <w:multiLevelType w:val="multilevel"/>
    <w:tmpl w:val="39C2261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0C51F8D"/>
    <w:multiLevelType w:val="multilevel"/>
    <w:tmpl w:val="4BB2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E0A70"/>
    <w:multiLevelType w:val="hybridMultilevel"/>
    <w:tmpl w:val="4072BB9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7BA435F"/>
    <w:multiLevelType w:val="hybridMultilevel"/>
    <w:tmpl w:val="FA70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C90AD4"/>
    <w:multiLevelType w:val="multilevel"/>
    <w:tmpl w:val="1C7C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1B6529B"/>
    <w:multiLevelType w:val="multilevel"/>
    <w:tmpl w:val="708E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8B1633B"/>
    <w:multiLevelType w:val="hybridMultilevel"/>
    <w:tmpl w:val="27EE1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47C20"/>
    <w:multiLevelType w:val="hybridMultilevel"/>
    <w:tmpl w:val="9D0E9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2463E3"/>
    <w:multiLevelType w:val="multilevel"/>
    <w:tmpl w:val="794C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6"/>
  </w:num>
  <w:num w:numId="3">
    <w:abstractNumId w:val="5"/>
  </w:num>
  <w:num w:numId="4">
    <w:abstractNumId w:val="9"/>
  </w:num>
  <w:num w:numId="5">
    <w:abstractNumId w:val="6"/>
  </w:num>
  <w:num w:numId="6">
    <w:abstractNumId w:val="23"/>
  </w:num>
  <w:num w:numId="7">
    <w:abstractNumId w:val="3"/>
  </w:num>
  <w:num w:numId="8">
    <w:abstractNumId w:val="2"/>
  </w:num>
  <w:num w:numId="9">
    <w:abstractNumId w:val="7"/>
  </w:num>
  <w:num w:numId="10">
    <w:abstractNumId w:val="11"/>
  </w:num>
  <w:num w:numId="11">
    <w:abstractNumId w:val="18"/>
  </w:num>
  <w:num w:numId="12">
    <w:abstractNumId w:val="15"/>
  </w:num>
  <w:num w:numId="13">
    <w:abstractNumId w:val="13"/>
  </w:num>
  <w:num w:numId="14">
    <w:abstractNumId w:val="20"/>
  </w:num>
  <w:num w:numId="15">
    <w:abstractNumId w:val="19"/>
  </w:num>
  <w:num w:numId="16">
    <w:abstractNumId w:val="0"/>
  </w:num>
  <w:num w:numId="17">
    <w:abstractNumId w:val="12"/>
  </w:num>
  <w:num w:numId="18">
    <w:abstractNumId w:val="22"/>
  </w:num>
  <w:num w:numId="19">
    <w:abstractNumId w:val="10"/>
  </w:num>
  <w:num w:numId="20">
    <w:abstractNumId w:val="1"/>
  </w:num>
  <w:num w:numId="21">
    <w:abstractNumId w:val="17"/>
  </w:num>
  <w:num w:numId="22">
    <w:abstractNumId w:val="21"/>
  </w:num>
  <w:num w:numId="23">
    <w:abstractNumId w:val="8"/>
  </w:num>
  <w:num w:numId="2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1EE"/>
    <w:rsid w:val="00003E20"/>
    <w:rsid w:val="00004AC8"/>
    <w:rsid w:val="00005251"/>
    <w:rsid w:val="000053BA"/>
    <w:rsid w:val="00006055"/>
    <w:rsid w:val="000069FE"/>
    <w:rsid w:val="00006AD4"/>
    <w:rsid w:val="00006CB9"/>
    <w:rsid w:val="000074C4"/>
    <w:rsid w:val="000079A6"/>
    <w:rsid w:val="00010E2C"/>
    <w:rsid w:val="00011BA8"/>
    <w:rsid w:val="00011BB2"/>
    <w:rsid w:val="00012505"/>
    <w:rsid w:val="00012685"/>
    <w:rsid w:val="00012C4F"/>
    <w:rsid w:val="000131D1"/>
    <w:rsid w:val="00013455"/>
    <w:rsid w:val="000134E3"/>
    <w:rsid w:val="00013632"/>
    <w:rsid w:val="00013B90"/>
    <w:rsid w:val="00013F5E"/>
    <w:rsid w:val="0001403F"/>
    <w:rsid w:val="0001487F"/>
    <w:rsid w:val="00014F35"/>
    <w:rsid w:val="00015F98"/>
    <w:rsid w:val="000166AC"/>
    <w:rsid w:val="00016AD9"/>
    <w:rsid w:val="00017B7F"/>
    <w:rsid w:val="00017EDA"/>
    <w:rsid w:val="000212A5"/>
    <w:rsid w:val="000222BE"/>
    <w:rsid w:val="00022B8C"/>
    <w:rsid w:val="00023742"/>
    <w:rsid w:val="00023AA1"/>
    <w:rsid w:val="00023B35"/>
    <w:rsid w:val="00024AC5"/>
    <w:rsid w:val="00024AEF"/>
    <w:rsid w:val="00024BD1"/>
    <w:rsid w:val="00026C65"/>
    <w:rsid w:val="00027755"/>
    <w:rsid w:val="00027864"/>
    <w:rsid w:val="0002789E"/>
    <w:rsid w:val="000279A8"/>
    <w:rsid w:val="00030048"/>
    <w:rsid w:val="0003072D"/>
    <w:rsid w:val="000314CD"/>
    <w:rsid w:val="00032795"/>
    <w:rsid w:val="0003332B"/>
    <w:rsid w:val="00033544"/>
    <w:rsid w:val="0003479E"/>
    <w:rsid w:val="00035691"/>
    <w:rsid w:val="0003746E"/>
    <w:rsid w:val="0003767C"/>
    <w:rsid w:val="000404AB"/>
    <w:rsid w:val="00040F4F"/>
    <w:rsid w:val="0004132D"/>
    <w:rsid w:val="00041C9D"/>
    <w:rsid w:val="00042047"/>
    <w:rsid w:val="00044520"/>
    <w:rsid w:val="00044CFA"/>
    <w:rsid w:val="000459C7"/>
    <w:rsid w:val="00046630"/>
    <w:rsid w:val="00046C80"/>
    <w:rsid w:val="00047135"/>
    <w:rsid w:val="00050112"/>
    <w:rsid w:val="00050145"/>
    <w:rsid w:val="00050276"/>
    <w:rsid w:val="00050466"/>
    <w:rsid w:val="000505CC"/>
    <w:rsid w:val="000511F9"/>
    <w:rsid w:val="00051A45"/>
    <w:rsid w:val="00051B32"/>
    <w:rsid w:val="0005230E"/>
    <w:rsid w:val="00052850"/>
    <w:rsid w:val="000528A2"/>
    <w:rsid w:val="00052BBA"/>
    <w:rsid w:val="00053588"/>
    <w:rsid w:val="000541DB"/>
    <w:rsid w:val="000542BA"/>
    <w:rsid w:val="00054B05"/>
    <w:rsid w:val="00054D9D"/>
    <w:rsid w:val="00055676"/>
    <w:rsid w:val="00056544"/>
    <w:rsid w:val="00060D8E"/>
    <w:rsid w:val="00062159"/>
    <w:rsid w:val="000635AF"/>
    <w:rsid w:val="00063D9E"/>
    <w:rsid w:val="000648B2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24"/>
    <w:rsid w:val="0007213C"/>
    <w:rsid w:val="00072BBA"/>
    <w:rsid w:val="00072FF5"/>
    <w:rsid w:val="000730DC"/>
    <w:rsid w:val="00073E79"/>
    <w:rsid w:val="0007532F"/>
    <w:rsid w:val="00075965"/>
    <w:rsid w:val="00075FDA"/>
    <w:rsid w:val="00076386"/>
    <w:rsid w:val="000763AF"/>
    <w:rsid w:val="00076D82"/>
    <w:rsid w:val="000771DE"/>
    <w:rsid w:val="00081EC2"/>
    <w:rsid w:val="00082154"/>
    <w:rsid w:val="00083800"/>
    <w:rsid w:val="00084A65"/>
    <w:rsid w:val="00084D08"/>
    <w:rsid w:val="0008559A"/>
    <w:rsid w:val="00085DF1"/>
    <w:rsid w:val="00086A92"/>
    <w:rsid w:val="000902C2"/>
    <w:rsid w:val="000913AF"/>
    <w:rsid w:val="00091A92"/>
    <w:rsid w:val="00093C49"/>
    <w:rsid w:val="00095A80"/>
    <w:rsid w:val="000973E1"/>
    <w:rsid w:val="0009746C"/>
    <w:rsid w:val="000A1402"/>
    <w:rsid w:val="000A1866"/>
    <w:rsid w:val="000A20BA"/>
    <w:rsid w:val="000A262C"/>
    <w:rsid w:val="000A3C8D"/>
    <w:rsid w:val="000A3DFE"/>
    <w:rsid w:val="000A40EC"/>
    <w:rsid w:val="000A45D0"/>
    <w:rsid w:val="000A54EE"/>
    <w:rsid w:val="000A62BC"/>
    <w:rsid w:val="000A643A"/>
    <w:rsid w:val="000A6A23"/>
    <w:rsid w:val="000A7BC5"/>
    <w:rsid w:val="000B0C45"/>
    <w:rsid w:val="000B13E1"/>
    <w:rsid w:val="000B16DB"/>
    <w:rsid w:val="000B17E7"/>
    <w:rsid w:val="000B1C5E"/>
    <w:rsid w:val="000B2282"/>
    <w:rsid w:val="000B27E9"/>
    <w:rsid w:val="000B2A11"/>
    <w:rsid w:val="000B2A5B"/>
    <w:rsid w:val="000B3B91"/>
    <w:rsid w:val="000B4207"/>
    <w:rsid w:val="000B47D8"/>
    <w:rsid w:val="000B4B1B"/>
    <w:rsid w:val="000B50C3"/>
    <w:rsid w:val="000B5AC9"/>
    <w:rsid w:val="000B5F0A"/>
    <w:rsid w:val="000B6D65"/>
    <w:rsid w:val="000B743C"/>
    <w:rsid w:val="000C1B48"/>
    <w:rsid w:val="000C1D59"/>
    <w:rsid w:val="000C2B09"/>
    <w:rsid w:val="000C30CF"/>
    <w:rsid w:val="000C3E00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325"/>
    <w:rsid w:val="000D27AD"/>
    <w:rsid w:val="000D29D1"/>
    <w:rsid w:val="000D2B0A"/>
    <w:rsid w:val="000D3286"/>
    <w:rsid w:val="000D344D"/>
    <w:rsid w:val="000D349C"/>
    <w:rsid w:val="000D400D"/>
    <w:rsid w:val="000D40E7"/>
    <w:rsid w:val="000D584F"/>
    <w:rsid w:val="000D675C"/>
    <w:rsid w:val="000D76BC"/>
    <w:rsid w:val="000D7750"/>
    <w:rsid w:val="000E071E"/>
    <w:rsid w:val="000E0DEE"/>
    <w:rsid w:val="000E14A2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F85"/>
    <w:rsid w:val="000E600F"/>
    <w:rsid w:val="000E6337"/>
    <w:rsid w:val="000E7A79"/>
    <w:rsid w:val="000F15B2"/>
    <w:rsid w:val="000F19DE"/>
    <w:rsid w:val="000F2E1F"/>
    <w:rsid w:val="000F3556"/>
    <w:rsid w:val="000F37B0"/>
    <w:rsid w:val="000F4595"/>
    <w:rsid w:val="000F47D0"/>
    <w:rsid w:val="000F4CB2"/>
    <w:rsid w:val="000F4E44"/>
    <w:rsid w:val="000F4E90"/>
    <w:rsid w:val="000F568D"/>
    <w:rsid w:val="000F68D0"/>
    <w:rsid w:val="000F6B15"/>
    <w:rsid w:val="000F6C82"/>
    <w:rsid w:val="000F775B"/>
    <w:rsid w:val="00100A22"/>
    <w:rsid w:val="0010170B"/>
    <w:rsid w:val="00101C4F"/>
    <w:rsid w:val="00102C9F"/>
    <w:rsid w:val="00103FC9"/>
    <w:rsid w:val="00106389"/>
    <w:rsid w:val="001068D2"/>
    <w:rsid w:val="00106939"/>
    <w:rsid w:val="001069F2"/>
    <w:rsid w:val="00107AD0"/>
    <w:rsid w:val="001103BD"/>
    <w:rsid w:val="0011081F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3DE"/>
    <w:rsid w:val="00115C88"/>
    <w:rsid w:val="0011644A"/>
    <w:rsid w:val="001171BD"/>
    <w:rsid w:val="00117332"/>
    <w:rsid w:val="0011784B"/>
    <w:rsid w:val="001204DD"/>
    <w:rsid w:val="00122839"/>
    <w:rsid w:val="001229F4"/>
    <w:rsid w:val="001235AE"/>
    <w:rsid w:val="001237AC"/>
    <w:rsid w:val="00123F83"/>
    <w:rsid w:val="00124782"/>
    <w:rsid w:val="00124E12"/>
    <w:rsid w:val="00124E75"/>
    <w:rsid w:val="00125F83"/>
    <w:rsid w:val="0012673D"/>
    <w:rsid w:val="001269B8"/>
    <w:rsid w:val="00127099"/>
    <w:rsid w:val="00127F55"/>
    <w:rsid w:val="00130895"/>
    <w:rsid w:val="0013168A"/>
    <w:rsid w:val="00132830"/>
    <w:rsid w:val="00132B71"/>
    <w:rsid w:val="001337A5"/>
    <w:rsid w:val="0013427A"/>
    <w:rsid w:val="001348FE"/>
    <w:rsid w:val="00134B36"/>
    <w:rsid w:val="00134D55"/>
    <w:rsid w:val="00135DCD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3A89"/>
    <w:rsid w:val="00144C87"/>
    <w:rsid w:val="001467B1"/>
    <w:rsid w:val="00146FB4"/>
    <w:rsid w:val="001474D2"/>
    <w:rsid w:val="00150175"/>
    <w:rsid w:val="001502C8"/>
    <w:rsid w:val="00151011"/>
    <w:rsid w:val="00151224"/>
    <w:rsid w:val="0015130F"/>
    <w:rsid w:val="00151905"/>
    <w:rsid w:val="001532BA"/>
    <w:rsid w:val="00153FED"/>
    <w:rsid w:val="001550E0"/>
    <w:rsid w:val="00155BFD"/>
    <w:rsid w:val="00156ABA"/>
    <w:rsid w:val="00157390"/>
    <w:rsid w:val="00160998"/>
    <w:rsid w:val="00160CD6"/>
    <w:rsid w:val="00160DDE"/>
    <w:rsid w:val="00160F5F"/>
    <w:rsid w:val="00162308"/>
    <w:rsid w:val="0016316A"/>
    <w:rsid w:val="00163539"/>
    <w:rsid w:val="0016381F"/>
    <w:rsid w:val="00163D1D"/>
    <w:rsid w:val="00164171"/>
    <w:rsid w:val="00164E29"/>
    <w:rsid w:val="00164E58"/>
    <w:rsid w:val="00165033"/>
    <w:rsid w:val="0016560F"/>
    <w:rsid w:val="00165926"/>
    <w:rsid w:val="00165AF6"/>
    <w:rsid w:val="001665EB"/>
    <w:rsid w:val="001670EA"/>
    <w:rsid w:val="001674A0"/>
    <w:rsid w:val="00170A50"/>
    <w:rsid w:val="0017110E"/>
    <w:rsid w:val="00174FFD"/>
    <w:rsid w:val="001759CA"/>
    <w:rsid w:val="00176163"/>
    <w:rsid w:val="001767B2"/>
    <w:rsid w:val="0017726A"/>
    <w:rsid w:val="001773F7"/>
    <w:rsid w:val="00177DD3"/>
    <w:rsid w:val="00180278"/>
    <w:rsid w:val="001803A6"/>
    <w:rsid w:val="001807F2"/>
    <w:rsid w:val="001818A7"/>
    <w:rsid w:val="00182725"/>
    <w:rsid w:val="001829C8"/>
    <w:rsid w:val="00183CAC"/>
    <w:rsid w:val="00184B41"/>
    <w:rsid w:val="00186904"/>
    <w:rsid w:val="00186A05"/>
    <w:rsid w:val="00186B0A"/>
    <w:rsid w:val="001875EE"/>
    <w:rsid w:val="001905BD"/>
    <w:rsid w:val="00191E79"/>
    <w:rsid w:val="00192FE6"/>
    <w:rsid w:val="0019360B"/>
    <w:rsid w:val="00193986"/>
    <w:rsid w:val="00193B08"/>
    <w:rsid w:val="00194570"/>
    <w:rsid w:val="00196BF4"/>
    <w:rsid w:val="00196EBA"/>
    <w:rsid w:val="001972DA"/>
    <w:rsid w:val="001976AA"/>
    <w:rsid w:val="001A00AB"/>
    <w:rsid w:val="001A02F6"/>
    <w:rsid w:val="001A15C6"/>
    <w:rsid w:val="001A2E03"/>
    <w:rsid w:val="001A2E64"/>
    <w:rsid w:val="001A5510"/>
    <w:rsid w:val="001A5C7B"/>
    <w:rsid w:val="001A5E19"/>
    <w:rsid w:val="001A5F92"/>
    <w:rsid w:val="001A63D8"/>
    <w:rsid w:val="001B01FA"/>
    <w:rsid w:val="001B02EE"/>
    <w:rsid w:val="001B0832"/>
    <w:rsid w:val="001B18A7"/>
    <w:rsid w:val="001B2688"/>
    <w:rsid w:val="001B2762"/>
    <w:rsid w:val="001B36FC"/>
    <w:rsid w:val="001B41ED"/>
    <w:rsid w:val="001B4607"/>
    <w:rsid w:val="001B5761"/>
    <w:rsid w:val="001B7E0C"/>
    <w:rsid w:val="001C0132"/>
    <w:rsid w:val="001C0674"/>
    <w:rsid w:val="001C1405"/>
    <w:rsid w:val="001C1B93"/>
    <w:rsid w:val="001C226F"/>
    <w:rsid w:val="001C4753"/>
    <w:rsid w:val="001C4A75"/>
    <w:rsid w:val="001C5296"/>
    <w:rsid w:val="001C64BF"/>
    <w:rsid w:val="001C66AC"/>
    <w:rsid w:val="001C6754"/>
    <w:rsid w:val="001C77F0"/>
    <w:rsid w:val="001D30C9"/>
    <w:rsid w:val="001D3CD2"/>
    <w:rsid w:val="001D445B"/>
    <w:rsid w:val="001D46A0"/>
    <w:rsid w:val="001D50C2"/>
    <w:rsid w:val="001D6B1D"/>
    <w:rsid w:val="001D753C"/>
    <w:rsid w:val="001D7CA4"/>
    <w:rsid w:val="001D7E58"/>
    <w:rsid w:val="001E0425"/>
    <w:rsid w:val="001E1262"/>
    <w:rsid w:val="001E13B3"/>
    <w:rsid w:val="001E2ACE"/>
    <w:rsid w:val="001E30A0"/>
    <w:rsid w:val="001E3DE1"/>
    <w:rsid w:val="001E487C"/>
    <w:rsid w:val="001E4D4F"/>
    <w:rsid w:val="001E54F9"/>
    <w:rsid w:val="001E57CF"/>
    <w:rsid w:val="001E5981"/>
    <w:rsid w:val="001E6826"/>
    <w:rsid w:val="001E6CC1"/>
    <w:rsid w:val="001E6E8E"/>
    <w:rsid w:val="001E74BA"/>
    <w:rsid w:val="001E7B9F"/>
    <w:rsid w:val="001F01FB"/>
    <w:rsid w:val="001F0658"/>
    <w:rsid w:val="001F0ABF"/>
    <w:rsid w:val="001F0C29"/>
    <w:rsid w:val="001F0E92"/>
    <w:rsid w:val="001F1987"/>
    <w:rsid w:val="001F201D"/>
    <w:rsid w:val="001F21BC"/>
    <w:rsid w:val="001F22D5"/>
    <w:rsid w:val="001F23BD"/>
    <w:rsid w:val="001F2F3C"/>
    <w:rsid w:val="001F34DA"/>
    <w:rsid w:val="001F4154"/>
    <w:rsid w:val="001F4CB1"/>
    <w:rsid w:val="001F4DAC"/>
    <w:rsid w:val="001F4EE0"/>
    <w:rsid w:val="001F5019"/>
    <w:rsid w:val="001F51C5"/>
    <w:rsid w:val="001F65B0"/>
    <w:rsid w:val="001F67AA"/>
    <w:rsid w:val="001F6AFD"/>
    <w:rsid w:val="001F738D"/>
    <w:rsid w:val="001F7599"/>
    <w:rsid w:val="0020141E"/>
    <w:rsid w:val="002041C0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B1D"/>
    <w:rsid w:val="00210309"/>
    <w:rsid w:val="00211519"/>
    <w:rsid w:val="0021224B"/>
    <w:rsid w:val="00212950"/>
    <w:rsid w:val="00212FB8"/>
    <w:rsid w:val="00213709"/>
    <w:rsid w:val="00213B09"/>
    <w:rsid w:val="00213E83"/>
    <w:rsid w:val="0021475E"/>
    <w:rsid w:val="002149AF"/>
    <w:rsid w:val="00214A86"/>
    <w:rsid w:val="00215AAA"/>
    <w:rsid w:val="0021683C"/>
    <w:rsid w:val="00216F5F"/>
    <w:rsid w:val="00220615"/>
    <w:rsid w:val="00220788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0EF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37EBC"/>
    <w:rsid w:val="00240342"/>
    <w:rsid w:val="00241311"/>
    <w:rsid w:val="002418E8"/>
    <w:rsid w:val="00241F9C"/>
    <w:rsid w:val="00242619"/>
    <w:rsid w:val="002427F2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6117"/>
    <w:rsid w:val="00246A0E"/>
    <w:rsid w:val="002477DF"/>
    <w:rsid w:val="0025151C"/>
    <w:rsid w:val="00251AD6"/>
    <w:rsid w:val="00252A9F"/>
    <w:rsid w:val="00252C17"/>
    <w:rsid w:val="0025307F"/>
    <w:rsid w:val="00253B2C"/>
    <w:rsid w:val="00254D00"/>
    <w:rsid w:val="002551BD"/>
    <w:rsid w:val="00256635"/>
    <w:rsid w:val="002568D0"/>
    <w:rsid w:val="0025706B"/>
    <w:rsid w:val="00260AEE"/>
    <w:rsid w:val="00260DC7"/>
    <w:rsid w:val="00261EC4"/>
    <w:rsid w:val="002620CC"/>
    <w:rsid w:val="00262125"/>
    <w:rsid w:val="002621A6"/>
    <w:rsid w:val="00262427"/>
    <w:rsid w:val="00262661"/>
    <w:rsid w:val="00262D9D"/>
    <w:rsid w:val="002632DF"/>
    <w:rsid w:val="0026373A"/>
    <w:rsid w:val="00263946"/>
    <w:rsid w:val="002640BA"/>
    <w:rsid w:val="00264CF2"/>
    <w:rsid w:val="00266254"/>
    <w:rsid w:val="002665D9"/>
    <w:rsid w:val="002667A8"/>
    <w:rsid w:val="00266A8C"/>
    <w:rsid w:val="00267364"/>
    <w:rsid w:val="00267587"/>
    <w:rsid w:val="002675C8"/>
    <w:rsid w:val="00267760"/>
    <w:rsid w:val="00270212"/>
    <w:rsid w:val="00271589"/>
    <w:rsid w:val="002729BB"/>
    <w:rsid w:val="00273177"/>
    <w:rsid w:val="0027455B"/>
    <w:rsid w:val="00275074"/>
    <w:rsid w:val="002763E9"/>
    <w:rsid w:val="00276736"/>
    <w:rsid w:val="00276F4E"/>
    <w:rsid w:val="0027773D"/>
    <w:rsid w:val="002778BD"/>
    <w:rsid w:val="00280A9F"/>
    <w:rsid w:val="002815FA"/>
    <w:rsid w:val="002824C2"/>
    <w:rsid w:val="00282D6A"/>
    <w:rsid w:val="00282D91"/>
    <w:rsid w:val="00284E32"/>
    <w:rsid w:val="002851EB"/>
    <w:rsid w:val="00285510"/>
    <w:rsid w:val="00285BD1"/>
    <w:rsid w:val="00285DE2"/>
    <w:rsid w:val="0028616D"/>
    <w:rsid w:val="00286965"/>
    <w:rsid w:val="00287090"/>
    <w:rsid w:val="0029136E"/>
    <w:rsid w:val="00292399"/>
    <w:rsid w:val="002931F8"/>
    <w:rsid w:val="002932F6"/>
    <w:rsid w:val="00294445"/>
    <w:rsid w:val="0029455D"/>
    <w:rsid w:val="00294B4D"/>
    <w:rsid w:val="0029537E"/>
    <w:rsid w:val="002960D5"/>
    <w:rsid w:val="00297926"/>
    <w:rsid w:val="002A02C9"/>
    <w:rsid w:val="002A03FB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3DB5"/>
    <w:rsid w:val="002B504C"/>
    <w:rsid w:val="002B548D"/>
    <w:rsid w:val="002C0C4B"/>
    <w:rsid w:val="002C1EEA"/>
    <w:rsid w:val="002C414B"/>
    <w:rsid w:val="002C47AD"/>
    <w:rsid w:val="002C5510"/>
    <w:rsid w:val="002C6034"/>
    <w:rsid w:val="002C635B"/>
    <w:rsid w:val="002C6614"/>
    <w:rsid w:val="002C7276"/>
    <w:rsid w:val="002C770F"/>
    <w:rsid w:val="002C7CFF"/>
    <w:rsid w:val="002D0BC6"/>
    <w:rsid w:val="002D12DB"/>
    <w:rsid w:val="002D17C5"/>
    <w:rsid w:val="002D2438"/>
    <w:rsid w:val="002D33C1"/>
    <w:rsid w:val="002D365F"/>
    <w:rsid w:val="002D51DF"/>
    <w:rsid w:val="002D6892"/>
    <w:rsid w:val="002D68C2"/>
    <w:rsid w:val="002D7C86"/>
    <w:rsid w:val="002E0692"/>
    <w:rsid w:val="002E0D8D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E89FD"/>
    <w:rsid w:val="002F1038"/>
    <w:rsid w:val="002F22FF"/>
    <w:rsid w:val="002F2D8F"/>
    <w:rsid w:val="002F3DA3"/>
    <w:rsid w:val="002F42B1"/>
    <w:rsid w:val="002F5BE4"/>
    <w:rsid w:val="002F5E58"/>
    <w:rsid w:val="002F695B"/>
    <w:rsid w:val="002F72DA"/>
    <w:rsid w:val="002F76B1"/>
    <w:rsid w:val="002F7D66"/>
    <w:rsid w:val="002F7DBE"/>
    <w:rsid w:val="0030090B"/>
    <w:rsid w:val="00300CF7"/>
    <w:rsid w:val="00302AE8"/>
    <w:rsid w:val="00302BB1"/>
    <w:rsid w:val="003030F0"/>
    <w:rsid w:val="0030404B"/>
    <w:rsid w:val="00304210"/>
    <w:rsid w:val="003042C3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0F3A"/>
    <w:rsid w:val="00311C08"/>
    <w:rsid w:val="003125E0"/>
    <w:rsid w:val="00312ECE"/>
    <w:rsid w:val="00313068"/>
    <w:rsid w:val="0031393C"/>
    <w:rsid w:val="00313CB0"/>
    <w:rsid w:val="00313F96"/>
    <w:rsid w:val="003149B5"/>
    <w:rsid w:val="00314B0A"/>
    <w:rsid w:val="003150CE"/>
    <w:rsid w:val="00315AAB"/>
    <w:rsid w:val="00315F34"/>
    <w:rsid w:val="003175E1"/>
    <w:rsid w:val="00320299"/>
    <w:rsid w:val="0032030F"/>
    <w:rsid w:val="00321154"/>
    <w:rsid w:val="003211B0"/>
    <w:rsid w:val="00321EDA"/>
    <w:rsid w:val="003224AA"/>
    <w:rsid w:val="003224E7"/>
    <w:rsid w:val="00324FDC"/>
    <w:rsid w:val="0032548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3EA"/>
    <w:rsid w:val="0033476C"/>
    <w:rsid w:val="00335EA8"/>
    <w:rsid w:val="003363DD"/>
    <w:rsid w:val="00337810"/>
    <w:rsid w:val="00337B9D"/>
    <w:rsid w:val="00337F80"/>
    <w:rsid w:val="00340361"/>
    <w:rsid w:val="00340795"/>
    <w:rsid w:val="0034111C"/>
    <w:rsid w:val="00341947"/>
    <w:rsid w:val="00341E60"/>
    <w:rsid w:val="0034217F"/>
    <w:rsid w:val="00342AD2"/>
    <w:rsid w:val="00343954"/>
    <w:rsid w:val="00344006"/>
    <w:rsid w:val="00344BCA"/>
    <w:rsid w:val="00345405"/>
    <w:rsid w:val="00345DDD"/>
    <w:rsid w:val="00346FED"/>
    <w:rsid w:val="003502B9"/>
    <w:rsid w:val="00351047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2F8"/>
    <w:rsid w:val="00366C1B"/>
    <w:rsid w:val="00367337"/>
    <w:rsid w:val="00367367"/>
    <w:rsid w:val="00367FD8"/>
    <w:rsid w:val="0037004E"/>
    <w:rsid w:val="003708B7"/>
    <w:rsid w:val="00370B63"/>
    <w:rsid w:val="00370FCC"/>
    <w:rsid w:val="003711AF"/>
    <w:rsid w:val="003735C6"/>
    <w:rsid w:val="00374848"/>
    <w:rsid w:val="003754C4"/>
    <w:rsid w:val="003757A1"/>
    <w:rsid w:val="00375D09"/>
    <w:rsid w:val="00375E64"/>
    <w:rsid w:val="003762DC"/>
    <w:rsid w:val="00376F5D"/>
    <w:rsid w:val="0037739D"/>
    <w:rsid w:val="0037751C"/>
    <w:rsid w:val="003779B0"/>
    <w:rsid w:val="00377D61"/>
    <w:rsid w:val="00377DEB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4459"/>
    <w:rsid w:val="00386053"/>
    <w:rsid w:val="00386714"/>
    <w:rsid w:val="00387459"/>
    <w:rsid w:val="0038771D"/>
    <w:rsid w:val="00390935"/>
    <w:rsid w:val="00391B5E"/>
    <w:rsid w:val="0039241F"/>
    <w:rsid w:val="00392491"/>
    <w:rsid w:val="003935B0"/>
    <w:rsid w:val="00393DE8"/>
    <w:rsid w:val="00393E44"/>
    <w:rsid w:val="00394301"/>
    <w:rsid w:val="0039747B"/>
    <w:rsid w:val="00397AB6"/>
    <w:rsid w:val="00397ACA"/>
    <w:rsid w:val="003A0B20"/>
    <w:rsid w:val="003A10C3"/>
    <w:rsid w:val="003A1285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EAB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25F"/>
    <w:rsid w:val="003B4FAA"/>
    <w:rsid w:val="003B547A"/>
    <w:rsid w:val="003B6EC0"/>
    <w:rsid w:val="003B75B9"/>
    <w:rsid w:val="003C00D1"/>
    <w:rsid w:val="003C087B"/>
    <w:rsid w:val="003C0DA2"/>
    <w:rsid w:val="003C1A18"/>
    <w:rsid w:val="003C1C58"/>
    <w:rsid w:val="003C2083"/>
    <w:rsid w:val="003C4447"/>
    <w:rsid w:val="003C5C41"/>
    <w:rsid w:val="003C669D"/>
    <w:rsid w:val="003C6877"/>
    <w:rsid w:val="003C7062"/>
    <w:rsid w:val="003C7461"/>
    <w:rsid w:val="003D0788"/>
    <w:rsid w:val="003D086C"/>
    <w:rsid w:val="003D132A"/>
    <w:rsid w:val="003D1517"/>
    <w:rsid w:val="003D1D50"/>
    <w:rsid w:val="003D232D"/>
    <w:rsid w:val="003D286B"/>
    <w:rsid w:val="003D2938"/>
    <w:rsid w:val="003D3FBA"/>
    <w:rsid w:val="003D402B"/>
    <w:rsid w:val="003D4860"/>
    <w:rsid w:val="003D54A7"/>
    <w:rsid w:val="003D54B0"/>
    <w:rsid w:val="003D764F"/>
    <w:rsid w:val="003D76EF"/>
    <w:rsid w:val="003E0042"/>
    <w:rsid w:val="003E0667"/>
    <w:rsid w:val="003E0BCE"/>
    <w:rsid w:val="003E0DF3"/>
    <w:rsid w:val="003E12DB"/>
    <w:rsid w:val="003E13E0"/>
    <w:rsid w:val="003E1660"/>
    <w:rsid w:val="003E1AD1"/>
    <w:rsid w:val="003E1CD1"/>
    <w:rsid w:val="003E1E56"/>
    <w:rsid w:val="003E2A2D"/>
    <w:rsid w:val="003E32D6"/>
    <w:rsid w:val="003E3BE3"/>
    <w:rsid w:val="003E47D4"/>
    <w:rsid w:val="003E50B9"/>
    <w:rsid w:val="003E64A9"/>
    <w:rsid w:val="003E660A"/>
    <w:rsid w:val="003E7905"/>
    <w:rsid w:val="003F0336"/>
    <w:rsid w:val="003F0EAE"/>
    <w:rsid w:val="003F1A92"/>
    <w:rsid w:val="003F3FCC"/>
    <w:rsid w:val="003F49AA"/>
    <w:rsid w:val="003F5547"/>
    <w:rsid w:val="003F5C40"/>
    <w:rsid w:val="003F6E12"/>
    <w:rsid w:val="003F6F8B"/>
    <w:rsid w:val="003F75ED"/>
    <w:rsid w:val="004002B7"/>
    <w:rsid w:val="00400E52"/>
    <w:rsid w:val="00400F31"/>
    <w:rsid w:val="004023BA"/>
    <w:rsid w:val="00404CCB"/>
    <w:rsid w:val="00405F12"/>
    <w:rsid w:val="004061A4"/>
    <w:rsid w:val="0040696E"/>
    <w:rsid w:val="00406B4D"/>
    <w:rsid w:val="004104FA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151C"/>
    <w:rsid w:val="00431E29"/>
    <w:rsid w:val="00432110"/>
    <w:rsid w:val="004328EE"/>
    <w:rsid w:val="0043372C"/>
    <w:rsid w:val="00433EBE"/>
    <w:rsid w:val="00434406"/>
    <w:rsid w:val="004367E7"/>
    <w:rsid w:val="00437874"/>
    <w:rsid w:val="004402C8"/>
    <w:rsid w:val="00440FED"/>
    <w:rsid w:val="00441B92"/>
    <w:rsid w:val="00442E35"/>
    <w:rsid w:val="004431EB"/>
    <w:rsid w:val="00443A9F"/>
    <w:rsid w:val="00443ED8"/>
    <w:rsid w:val="0044474B"/>
    <w:rsid w:val="004448D4"/>
    <w:rsid w:val="00445FF7"/>
    <w:rsid w:val="004508A8"/>
    <w:rsid w:val="004511A8"/>
    <w:rsid w:val="00451BAE"/>
    <w:rsid w:val="00452CA7"/>
    <w:rsid w:val="00453341"/>
    <w:rsid w:val="00453EF8"/>
    <w:rsid w:val="004545C6"/>
    <w:rsid w:val="00454DCA"/>
    <w:rsid w:val="00454E26"/>
    <w:rsid w:val="00455501"/>
    <w:rsid w:val="00455637"/>
    <w:rsid w:val="00456324"/>
    <w:rsid w:val="00456544"/>
    <w:rsid w:val="00456649"/>
    <w:rsid w:val="004567B7"/>
    <w:rsid w:val="004567DC"/>
    <w:rsid w:val="00456856"/>
    <w:rsid w:val="004571EF"/>
    <w:rsid w:val="00457DC2"/>
    <w:rsid w:val="0046047A"/>
    <w:rsid w:val="00461210"/>
    <w:rsid w:val="00461700"/>
    <w:rsid w:val="00461AAC"/>
    <w:rsid w:val="00461E04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8F6"/>
    <w:rsid w:val="00473A14"/>
    <w:rsid w:val="004745A9"/>
    <w:rsid w:val="00474871"/>
    <w:rsid w:val="00474CA8"/>
    <w:rsid w:val="00474E43"/>
    <w:rsid w:val="00476575"/>
    <w:rsid w:val="004766DA"/>
    <w:rsid w:val="00476A55"/>
    <w:rsid w:val="0048076D"/>
    <w:rsid w:val="0048134D"/>
    <w:rsid w:val="00481624"/>
    <w:rsid w:val="00481765"/>
    <w:rsid w:val="00481D90"/>
    <w:rsid w:val="00482700"/>
    <w:rsid w:val="0048271E"/>
    <w:rsid w:val="00482CD4"/>
    <w:rsid w:val="00483261"/>
    <w:rsid w:val="0048328A"/>
    <w:rsid w:val="00484377"/>
    <w:rsid w:val="00485B23"/>
    <w:rsid w:val="00485B50"/>
    <w:rsid w:val="004874E4"/>
    <w:rsid w:val="0049053A"/>
    <w:rsid w:val="0049070D"/>
    <w:rsid w:val="00490A39"/>
    <w:rsid w:val="00490E82"/>
    <w:rsid w:val="00491BE4"/>
    <w:rsid w:val="00491DB2"/>
    <w:rsid w:val="00492877"/>
    <w:rsid w:val="004937B2"/>
    <w:rsid w:val="00495BA6"/>
    <w:rsid w:val="0049653A"/>
    <w:rsid w:val="00496DC2"/>
    <w:rsid w:val="00496E75"/>
    <w:rsid w:val="00497321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6F2A"/>
    <w:rsid w:val="004A71C3"/>
    <w:rsid w:val="004A7769"/>
    <w:rsid w:val="004A77B1"/>
    <w:rsid w:val="004B0455"/>
    <w:rsid w:val="004B23AD"/>
    <w:rsid w:val="004B2965"/>
    <w:rsid w:val="004B3265"/>
    <w:rsid w:val="004B3545"/>
    <w:rsid w:val="004B41C7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B2A"/>
    <w:rsid w:val="004C3EC7"/>
    <w:rsid w:val="004C3EEE"/>
    <w:rsid w:val="004C483D"/>
    <w:rsid w:val="004C49EA"/>
    <w:rsid w:val="004C4D15"/>
    <w:rsid w:val="004C5136"/>
    <w:rsid w:val="004C525F"/>
    <w:rsid w:val="004C6DA5"/>
    <w:rsid w:val="004C795A"/>
    <w:rsid w:val="004C7F93"/>
    <w:rsid w:val="004D0653"/>
    <w:rsid w:val="004D0B69"/>
    <w:rsid w:val="004D2629"/>
    <w:rsid w:val="004D26B8"/>
    <w:rsid w:val="004D26F6"/>
    <w:rsid w:val="004D2C2C"/>
    <w:rsid w:val="004D2EE9"/>
    <w:rsid w:val="004D30CF"/>
    <w:rsid w:val="004D38C2"/>
    <w:rsid w:val="004D3D85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0BA"/>
    <w:rsid w:val="004E362B"/>
    <w:rsid w:val="004E3681"/>
    <w:rsid w:val="004E3D74"/>
    <w:rsid w:val="004E5DE1"/>
    <w:rsid w:val="004E784B"/>
    <w:rsid w:val="004F0224"/>
    <w:rsid w:val="004F041D"/>
    <w:rsid w:val="004F0580"/>
    <w:rsid w:val="004F0DB4"/>
    <w:rsid w:val="004F0E04"/>
    <w:rsid w:val="004F1CD3"/>
    <w:rsid w:val="004F1EBC"/>
    <w:rsid w:val="004F20E8"/>
    <w:rsid w:val="004F213D"/>
    <w:rsid w:val="004F3172"/>
    <w:rsid w:val="004F3B71"/>
    <w:rsid w:val="004F3FE5"/>
    <w:rsid w:val="004F5154"/>
    <w:rsid w:val="004F5835"/>
    <w:rsid w:val="004F661C"/>
    <w:rsid w:val="004F6D99"/>
    <w:rsid w:val="004F74EC"/>
    <w:rsid w:val="00500572"/>
    <w:rsid w:val="00500573"/>
    <w:rsid w:val="005006C7"/>
    <w:rsid w:val="00500701"/>
    <w:rsid w:val="00501304"/>
    <w:rsid w:val="00501425"/>
    <w:rsid w:val="0050318B"/>
    <w:rsid w:val="00503CF2"/>
    <w:rsid w:val="00504244"/>
    <w:rsid w:val="00504311"/>
    <w:rsid w:val="0050485C"/>
    <w:rsid w:val="00504AC6"/>
    <w:rsid w:val="00504D75"/>
    <w:rsid w:val="00505663"/>
    <w:rsid w:val="00505D51"/>
    <w:rsid w:val="0051034D"/>
    <w:rsid w:val="00510ABC"/>
    <w:rsid w:val="00511079"/>
    <w:rsid w:val="00511411"/>
    <w:rsid w:val="00511CDF"/>
    <w:rsid w:val="00512254"/>
    <w:rsid w:val="00512829"/>
    <w:rsid w:val="00513839"/>
    <w:rsid w:val="00513DEF"/>
    <w:rsid w:val="0051423C"/>
    <w:rsid w:val="005148D4"/>
    <w:rsid w:val="00514C91"/>
    <w:rsid w:val="005153CE"/>
    <w:rsid w:val="00516140"/>
    <w:rsid w:val="00516241"/>
    <w:rsid w:val="0051653D"/>
    <w:rsid w:val="00516FD9"/>
    <w:rsid w:val="0051701F"/>
    <w:rsid w:val="0051791D"/>
    <w:rsid w:val="0052018C"/>
    <w:rsid w:val="00520D6D"/>
    <w:rsid w:val="00520FD7"/>
    <w:rsid w:val="005212FD"/>
    <w:rsid w:val="00521425"/>
    <w:rsid w:val="00523E75"/>
    <w:rsid w:val="005243E0"/>
    <w:rsid w:val="0052452A"/>
    <w:rsid w:val="005256F3"/>
    <w:rsid w:val="005265A3"/>
    <w:rsid w:val="00526783"/>
    <w:rsid w:val="0052773A"/>
    <w:rsid w:val="00527FB1"/>
    <w:rsid w:val="00530423"/>
    <w:rsid w:val="00530A69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4490"/>
    <w:rsid w:val="005357E8"/>
    <w:rsid w:val="0053598E"/>
    <w:rsid w:val="00536698"/>
    <w:rsid w:val="00536A57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033"/>
    <w:rsid w:val="00550580"/>
    <w:rsid w:val="005518ED"/>
    <w:rsid w:val="00552093"/>
    <w:rsid w:val="0055330F"/>
    <w:rsid w:val="005548FB"/>
    <w:rsid w:val="00554C49"/>
    <w:rsid w:val="00554E06"/>
    <w:rsid w:val="00554E4B"/>
    <w:rsid w:val="0055519C"/>
    <w:rsid w:val="005554C1"/>
    <w:rsid w:val="00555F67"/>
    <w:rsid w:val="00556E32"/>
    <w:rsid w:val="00560317"/>
    <w:rsid w:val="005604F1"/>
    <w:rsid w:val="005606A4"/>
    <w:rsid w:val="005607B8"/>
    <w:rsid w:val="00560CF5"/>
    <w:rsid w:val="00562034"/>
    <w:rsid w:val="0056272D"/>
    <w:rsid w:val="00562BAB"/>
    <w:rsid w:val="00562F84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289"/>
    <w:rsid w:val="0057185C"/>
    <w:rsid w:val="00571CA8"/>
    <w:rsid w:val="00572947"/>
    <w:rsid w:val="00573138"/>
    <w:rsid w:val="005734A7"/>
    <w:rsid w:val="005746C4"/>
    <w:rsid w:val="00574B50"/>
    <w:rsid w:val="005759F1"/>
    <w:rsid w:val="005774B1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35DF"/>
    <w:rsid w:val="00584320"/>
    <w:rsid w:val="005848BC"/>
    <w:rsid w:val="00585484"/>
    <w:rsid w:val="00586FD2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084C"/>
    <w:rsid w:val="005A17AE"/>
    <w:rsid w:val="005A2B20"/>
    <w:rsid w:val="005A34D5"/>
    <w:rsid w:val="005A3943"/>
    <w:rsid w:val="005A4904"/>
    <w:rsid w:val="005A515A"/>
    <w:rsid w:val="005A5DDA"/>
    <w:rsid w:val="005A704D"/>
    <w:rsid w:val="005A7F6F"/>
    <w:rsid w:val="005B01D1"/>
    <w:rsid w:val="005B0422"/>
    <w:rsid w:val="005B1138"/>
    <w:rsid w:val="005B20EE"/>
    <w:rsid w:val="005B3299"/>
    <w:rsid w:val="005B3C6D"/>
    <w:rsid w:val="005B4045"/>
    <w:rsid w:val="005B609E"/>
    <w:rsid w:val="005B6DF6"/>
    <w:rsid w:val="005B7B7D"/>
    <w:rsid w:val="005C0D4D"/>
    <w:rsid w:val="005C1948"/>
    <w:rsid w:val="005C19D1"/>
    <w:rsid w:val="005C22F9"/>
    <w:rsid w:val="005C263C"/>
    <w:rsid w:val="005C2679"/>
    <w:rsid w:val="005C298C"/>
    <w:rsid w:val="005C2C42"/>
    <w:rsid w:val="005C4BFB"/>
    <w:rsid w:val="005C5870"/>
    <w:rsid w:val="005D02D5"/>
    <w:rsid w:val="005D059A"/>
    <w:rsid w:val="005D07C5"/>
    <w:rsid w:val="005D21B7"/>
    <w:rsid w:val="005D2DAD"/>
    <w:rsid w:val="005D4302"/>
    <w:rsid w:val="005D540F"/>
    <w:rsid w:val="005D56D2"/>
    <w:rsid w:val="005D5A20"/>
    <w:rsid w:val="005D6C91"/>
    <w:rsid w:val="005D786C"/>
    <w:rsid w:val="005E00E5"/>
    <w:rsid w:val="005E0148"/>
    <w:rsid w:val="005E049F"/>
    <w:rsid w:val="005E0BB6"/>
    <w:rsid w:val="005E3073"/>
    <w:rsid w:val="005E316A"/>
    <w:rsid w:val="005E3A55"/>
    <w:rsid w:val="005E6772"/>
    <w:rsid w:val="005E7088"/>
    <w:rsid w:val="005E7E1B"/>
    <w:rsid w:val="005F0108"/>
    <w:rsid w:val="005F0291"/>
    <w:rsid w:val="005F0ECC"/>
    <w:rsid w:val="005F1964"/>
    <w:rsid w:val="005F21A5"/>
    <w:rsid w:val="005F2470"/>
    <w:rsid w:val="005F28C6"/>
    <w:rsid w:val="005F3F16"/>
    <w:rsid w:val="005F49E6"/>
    <w:rsid w:val="005F52CC"/>
    <w:rsid w:val="005F5E6F"/>
    <w:rsid w:val="005F6510"/>
    <w:rsid w:val="005F681C"/>
    <w:rsid w:val="005F6BD4"/>
    <w:rsid w:val="005F7188"/>
    <w:rsid w:val="005F7985"/>
    <w:rsid w:val="00600077"/>
    <w:rsid w:val="00600A8C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7B7"/>
    <w:rsid w:val="006077C8"/>
    <w:rsid w:val="00607D81"/>
    <w:rsid w:val="00610747"/>
    <w:rsid w:val="00610E03"/>
    <w:rsid w:val="006111E8"/>
    <w:rsid w:val="0061176E"/>
    <w:rsid w:val="006125E3"/>
    <w:rsid w:val="00613EA5"/>
    <w:rsid w:val="00614CD1"/>
    <w:rsid w:val="006151F2"/>
    <w:rsid w:val="0061567B"/>
    <w:rsid w:val="00615AC8"/>
    <w:rsid w:val="00616293"/>
    <w:rsid w:val="0062152A"/>
    <w:rsid w:val="00621753"/>
    <w:rsid w:val="00623583"/>
    <w:rsid w:val="0062462F"/>
    <w:rsid w:val="00624BA1"/>
    <w:rsid w:val="0062661B"/>
    <w:rsid w:val="00627832"/>
    <w:rsid w:val="00627B2B"/>
    <w:rsid w:val="00627DD2"/>
    <w:rsid w:val="00630118"/>
    <w:rsid w:val="00630514"/>
    <w:rsid w:val="006310AE"/>
    <w:rsid w:val="00631723"/>
    <w:rsid w:val="00631762"/>
    <w:rsid w:val="00631A3D"/>
    <w:rsid w:val="00631CF5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375FF"/>
    <w:rsid w:val="00641283"/>
    <w:rsid w:val="006413CF"/>
    <w:rsid w:val="00641413"/>
    <w:rsid w:val="00641465"/>
    <w:rsid w:val="0064165D"/>
    <w:rsid w:val="00642E8C"/>
    <w:rsid w:val="006431E5"/>
    <w:rsid w:val="006433BD"/>
    <w:rsid w:val="00643562"/>
    <w:rsid w:val="00643784"/>
    <w:rsid w:val="006437CE"/>
    <w:rsid w:val="00644186"/>
    <w:rsid w:val="006443B8"/>
    <w:rsid w:val="00644A21"/>
    <w:rsid w:val="00645C9F"/>
    <w:rsid w:val="00646305"/>
    <w:rsid w:val="00646864"/>
    <w:rsid w:val="00646A6C"/>
    <w:rsid w:val="006475E6"/>
    <w:rsid w:val="006491CB"/>
    <w:rsid w:val="0065030C"/>
    <w:rsid w:val="006508B9"/>
    <w:rsid w:val="00650CA1"/>
    <w:rsid w:val="0065143C"/>
    <w:rsid w:val="00651854"/>
    <w:rsid w:val="00652578"/>
    <w:rsid w:val="00652E5F"/>
    <w:rsid w:val="006539E8"/>
    <w:rsid w:val="00656307"/>
    <w:rsid w:val="006565D8"/>
    <w:rsid w:val="00656B96"/>
    <w:rsid w:val="00656F79"/>
    <w:rsid w:val="0065736B"/>
    <w:rsid w:val="006578E4"/>
    <w:rsid w:val="00657AE5"/>
    <w:rsid w:val="00660471"/>
    <w:rsid w:val="006619B0"/>
    <w:rsid w:val="00662012"/>
    <w:rsid w:val="00662543"/>
    <w:rsid w:val="006626D0"/>
    <w:rsid w:val="0066277E"/>
    <w:rsid w:val="006628E9"/>
    <w:rsid w:val="0066302F"/>
    <w:rsid w:val="006641F4"/>
    <w:rsid w:val="00664E8C"/>
    <w:rsid w:val="00665F7C"/>
    <w:rsid w:val="00666749"/>
    <w:rsid w:val="0066699A"/>
    <w:rsid w:val="00666B97"/>
    <w:rsid w:val="00666DFC"/>
    <w:rsid w:val="00666EBB"/>
    <w:rsid w:val="0066779E"/>
    <w:rsid w:val="00667FAF"/>
    <w:rsid w:val="00670328"/>
    <w:rsid w:val="0067090F"/>
    <w:rsid w:val="0067096D"/>
    <w:rsid w:val="00670AF4"/>
    <w:rsid w:val="006719E0"/>
    <w:rsid w:val="0067269D"/>
    <w:rsid w:val="00672988"/>
    <w:rsid w:val="00672C64"/>
    <w:rsid w:val="00674102"/>
    <w:rsid w:val="00674E6A"/>
    <w:rsid w:val="0067522D"/>
    <w:rsid w:val="00675CF4"/>
    <w:rsid w:val="006763AE"/>
    <w:rsid w:val="00676A64"/>
    <w:rsid w:val="00677925"/>
    <w:rsid w:val="006779BF"/>
    <w:rsid w:val="00680F46"/>
    <w:rsid w:val="00681FDC"/>
    <w:rsid w:val="006823E2"/>
    <w:rsid w:val="00682B53"/>
    <w:rsid w:val="00682E8F"/>
    <w:rsid w:val="00682F27"/>
    <w:rsid w:val="006859DB"/>
    <w:rsid w:val="006862A6"/>
    <w:rsid w:val="0068678D"/>
    <w:rsid w:val="00687488"/>
    <w:rsid w:val="006903DA"/>
    <w:rsid w:val="006904ED"/>
    <w:rsid w:val="00690E2E"/>
    <w:rsid w:val="006915D7"/>
    <w:rsid w:val="00692814"/>
    <w:rsid w:val="006932E7"/>
    <w:rsid w:val="00693347"/>
    <w:rsid w:val="0069334C"/>
    <w:rsid w:val="006948EF"/>
    <w:rsid w:val="0069520F"/>
    <w:rsid w:val="00696D63"/>
    <w:rsid w:val="00697C5A"/>
    <w:rsid w:val="006A032F"/>
    <w:rsid w:val="006A0DD3"/>
    <w:rsid w:val="006A146E"/>
    <w:rsid w:val="006A1BEB"/>
    <w:rsid w:val="006A3022"/>
    <w:rsid w:val="006A398D"/>
    <w:rsid w:val="006A3A25"/>
    <w:rsid w:val="006A41AE"/>
    <w:rsid w:val="006A4856"/>
    <w:rsid w:val="006A5474"/>
    <w:rsid w:val="006A564B"/>
    <w:rsid w:val="006A7FE8"/>
    <w:rsid w:val="006B05B5"/>
    <w:rsid w:val="006B117E"/>
    <w:rsid w:val="006B1545"/>
    <w:rsid w:val="006B23B9"/>
    <w:rsid w:val="006B2C30"/>
    <w:rsid w:val="006B2DA7"/>
    <w:rsid w:val="006B2F4D"/>
    <w:rsid w:val="006B306B"/>
    <w:rsid w:val="006B30E9"/>
    <w:rsid w:val="006B3682"/>
    <w:rsid w:val="006B3974"/>
    <w:rsid w:val="006B41DE"/>
    <w:rsid w:val="006B48CB"/>
    <w:rsid w:val="006B553D"/>
    <w:rsid w:val="006B564D"/>
    <w:rsid w:val="006B5949"/>
    <w:rsid w:val="006B69EE"/>
    <w:rsid w:val="006C07E7"/>
    <w:rsid w:val="006C0899"/>
    <w:rsid w:val="006C1445"/>
    <w:rsid w:val="006C3AB0"/>
    <w:rsid w:val="006C4FC1"/>
    <w:rsid w:val="006C51A5"/>
    <w:rsid w:val="006C529D"/>
    <w:rsid w:val="006C6798"/>
    <w:rsid w:val="006C6DF7"/>
    <w:rsid w:val="006D03B4"/>
    <w:rsid w:val="006D0826"/>
    <w:rsid w:val="006D0C12"/>
    <w:rsid w:val="006D0E6B"/>
    <w:rsid w:val="006D2146"/>
    <w:rsid w:val="006D2CAE"/>
    <w:rsid w:val="006D5834"/>
    <w:rsid w:val="006D632E"/>
    <w:rsid w:val="006D6C9C"/>
    <w:rsid w:val="006E094A"/>
    <w:rsid w:val="006E0F47"/>
    <w:rsid w:val="006E12B1"/>
    <w:rsid w:val="006E13D1"/>
    <w:rsid w:val="006E1BD4"/>
    <w:rsid w:val="006E3255"/>
    <w:rsid w:val="006E394C"/>
    <w:rsid w:val="006E401E"/>
    <w:rsid w:val="006E4D0C"/>
    <w:rsid w:val="006E4D1B"/>
    <w:rsid w:val="006E5B78"/>
    <w:rsid w:val="006E67BA"/>
    <w:rsid w:val="006E699D"/>
    <w:rsid w:val="006E6BA3"/>
    <w:rsid w:val="006F062E"/>
    <w:rsid w:val="006F1116"/>
    <w:rsid w:val="006F2256"/>
    <w:rsid w:val="006F2654"/>
    <w:rsid w:val="006F2A9F"/>
    <w:rsid w:val="006F3064"/>
    <w:rsid w:val="006F3196"/>
    <w:rsid w:val="006F3C54"/>
    <w:rsid w:val="006F418C"/>
    <w:rsid w:val="006F5629"/>
    <w:rsid w:val="006F582C"/>
    <w:rsid w:val="006F5E64"/>
    <w:rsid w:val="006F60DE"/>
    <w:rsid w:val="006F65FB"/>
    <w:rsid w:val="006F7914"/>
    <w:rsid w:val="006F7C0B"/>
    <w:rsid w:val="006F7C5B"/>
    <w:rsid w:val="006F7E46"/>
    <w:rsid w:val="00700AB4"/>
    <w:rsid w:val="00700E5B"/>
    <w:rsid w:val="00700FCA"/>
    <w:rsid w:val="007015C6"/>
    <w:rsid w:val="00701645"/>
    <w:rsid w:val="00701BBC"/>
    <w:rsid w:val="00702D5A"/>
    <w:rsid w:val="00702EF7"/>
    <w:rsid w:val="00703571"/>
    <w:rsid w:val="00703723"/>
    <w:rsid w:val="00703989"/>
    <w:rsid w:val="00703DF1"/>
    <w:rsid w:val="007042E9"/>
    <w:rsid w:val="00704495"/>
    <w:rsid w:val="007068B9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6E02"/>
    <w:rsid w:val="0071705B"/>
    <w:rsid w:val="00717210"/>
    <w:rsid w:val="00717389"/>
    <w:rsid w:val="00717423"/>
    <w:rsid w:val="00720505"/>
    <w:rsid w:val="00720A50"/>
    <w:rsid w:val="00722308"/>
    <w:rsid w:val="007236A3"/>
    <w:rsid w:val="007239B6"/>
    <w:rsid w:val="00724556"/>
    <w:rsid w:val="0072490A"/>
    <w:rsid w:val="00724B64"/>
    <w:rsid w:val="0072517D"/>
    <w:rsid w:val="007261E8"/>
    <w:rsid w:val="00726878"/>
    <w:rsid w:val="00730A65"/>
    <w:rsid w:val="007311B7"/>
    <w:rsid w:val="0073124A"/>
    <w:rsid w:val="00731B79"/>
    <w:rsid w:val="007320A2"/>
    <w:rsid w:val="007327CE"/>
    <w:rsid w:val="00733893"/>
    <w:rsid w:val="00734A05"/>
    <w:rsid w:val="00734ECC"/>
    <w:rsid w:val="00735610"/>
    <w:rsid w:val="00735C6F"/>
    <w:rsid w:val="0073655B"/>
    <w:rsid w:val="00737A31"/>
    <w:rsid w:val="00740775"/>
    <w:rsid w:val="007413AD"/>
    <w:rsid w:val="00742405"/>
    <w:rsid w:val="00742A6A"/>
    <w:rsid w:val="00742B44"/>
    <w:rsid w:val="00744EC3"/>
    <w:rsid w:val="0074656E"/>
    <w:rsid w:val="00746761"/>
    <w:rsid w:val="007472D5"/>
    <w:rsid w:val="007478F0"/>
    <w:rsid w:val="00752B03"/>
    <w:rsid w:val="00753454"/>
    <w:rsid w:val="00753A42"/>
    <w:rsid w:val="00753BB5"/>
    <w:rsid w:val="00753CEB"/>
    <w:rsid w:val="007544F1"/>
    <w:rsid w:val="00755E4A"/>
    <w:rsid w:val="00756832"/>
    <w:rsid w:val="00757F0B"/>
    <w:rsid w:val="00760C55"/>
    <w:rsid w:val="007626D0"/>
    <w:rsid w:val="007651CA"/>
    <w:rsid w:val="00767519"/>
    <w:rsid w:val="007704E1"/>
    <w:rsid w:val="00770E5C"/>
    <w:rsid w:val="0077181D"/>
    <w:rsid w:val="00772569"/>
    <w:rsid w:val="00772E8C"/>
    <w:rsid w:val="00772FDB"/>
    <w:rsid w:val="0077316B"/>
    <w:rsid w:val="007736D3"/>
    <w:rsid w:val="0077500F"/>
    <w:rsid w:val="0077548E"/>
    <w:rsid w:val="00776D3B"/>
    <w:rsid w:val="00777315"/>
    <w:rsid w:val="007802E4"/>
    <w:rsid w:val="00780919"/>
    <w:rsid w:val="00781589"/>
    <w:rsid w:val="007820D0"/>
    <w:rsid w:val="007826C8"/>
    <w:rsid w:val="00784190"/>
    <w:rsid w:val="00784541"/>
    <w:rsid w:val="0078457B"/>
    <w:rsid w:val="00784756"/>
    <w:rsid w:val="0078539D"/>
    <w:rsid w:val="007856C1"/>
    <w:rsid w:val="00785B0F"/>
    <w:rsid w:val="00787051"/>
    <w:rsid w:val="0079018D"/>
    <w:rsid w:val="007901DC"/>
    <w:rsid w:val="007914D7"/>
    <w:rsid w:val="00791A00"/>
    <w:rsid w:val="00791DDB"/>
    <w:rsid w:val="00792CEE"/>
    <w:rsid w:val="007936A8"/>
    <w:rsid w:val="00795387"/>
    <w:rsid w:val="007962B4"/>
    <w:rsid w:val="00796F15"/>
    <w:rsid w:val="00797E22"/>
    <w:rsid w:val="007A138F"/>
    <w:rsid w:val="007A1640"/>
    <w:rsid w:val="007A1AE4"/>
    <w:rsid w:val="007A2A10"/>
    <w:rsid w:val="007A2A94"/>
    <w:rsid w:val="007A39DF"/>
    <w:rsid w:val="007A3D41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16"/>
    <w:rsid w:val="007B44ED"/>
    <w:rsid w:val="007B491A"/>
    <w:rsid w:val="007B5370"/>
    <w:rsid w:val="007B61F5"/>
    <w:rsid w:val="007B63FA"/>
    <w:rsid w:val="007B6778"/>
    <w:rsid w:val="007B7496"/>
    <w:rsid w:val="007C0802"/>
    <w:rsid w:val="007C12BE"/>
    <w:rsid w:val="007C2739"/>
    <w:rsid w:val="007C4395"/>
    <w:rsid w:val="007C4B0F"/>
    <w:rsid w:val="007C4DAD"/>
    <w:rsid w:val="007C5830"/>
    <w:rsid w:val="007C5933"/>
    <w:rsid w:val="007C599E"/>
    <w:rsid w:val="007C5D3E"/>
    <w:rsid w:val="007C5DB8"/>
    <w:rsid w:val="007C5DCE"/>
    <w:rsid w:val="007C6CA2"/>
    <w:rsid w:val="007C7589"/>
    <w:rsid w:val="007D05B2"/>
    <w:rsid w:val="007D05FA"/>
    <w:rsid w:val="007D0C44"/>
    <w:rsid w:val="007D1972"/>
    <w:rsid w:val="007D1F33"/>
    <w:rsid w:val="007D28F8"/>
    <w:rsid w:val="007D3307"/>
    <w:rsid w:val="007D3357"/>
    <w:rsid w:val="007D41B1"/>
    <w:rsid w:val="007D44CE"/>
    <w:rsid w:val="007D54F8"/>
    <w:rsid w:val="007D5E27"/>
    <w:rsid w:val="007D6F64"/>
    <w:rsid w:val="007E0EC7"/>
    <w:rsid w:val="007E1782"/>
    <w:rsid w:val="007E25AB"/>
    <w:rsid w:val="007E2B8A"/>
    <w:rsid w:val="007E2F41"/>
    <w:rsid w:val="007E3F94"/>
    <w:rsid w:val="007E44FC"/>
    <w:rsid w:val="007E5A30"/>
    <w:rsid w:val="007E5AC2"/>
    <w:rsid w:val="007E6D53"/>
    <w:rsid w:val="007E7061"/>
    <w:rsid w:val="007E74C5"/>
    <w:rsid w:val="007E78EC"/>
    <w:rsid w:val="007E79C5"/>
    <w:rsid w:val="007F0798"/>
    <w:rsid w:val="007F0E0F"/>
    <w:rsid w:val="007F2845"/>
    <w:rsid w:val="007F2A69"/>
    <w:rsid w:val="007F3444"/>
    <w:rsid w:val="007F38A2"/>
    <w:rsid w:val="007F43BC"/>
    <w:rsid w:val="007F4740"/>
    <w:rsid w:val="007F659E"/>
    <w:rsid w:val="007F6EBC"/>
    <w:rsid w:val="008006C6"/>
    <w:rsid w:val="00800C52"/>
    <w:rsid w:val="0080153E"/>
    <w:rsid w:val="008018C8"/>
    <w:rsid w:val="0080263A"/>
    <w:rsid w:val="0080329D"/>
    <w:rsid w:val="00804983"/>
    <w:rsid w:val="00805167"/>
    <w:rsid w:val="008055A9"/>
    <w:rsid w:val="00805F02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EAB"/>
    <w:rsid w:val="008154EC"/>
    <w:rsid w:val="0081732C"/>
    <w:rsid w:val="00820DC7"/>
    <w:rsid w:val="00820FFB"/>
    <w:rsid w:val="00821698"/>
    <w:rsid w:val="008220EB"/>
    <w:rsid w:val="008221FE"/>
    <w:rsid w:val="00822BF5"/>
    <w:rsid w:val="00824894"/>
    <w:rsid w:val="00824FFF"/>
    <w:rsid w:val="00825366"/>
    <w:rsid w:val="00825E84"/>
    <w:rsid w:val="008263A9"/>
    <w:rsid w:val="00826C7B"/>
    <w:rsid w:val="00826DD9"/>
    <w:rsid w:val="00826E01"/>
    <w:rsid w:val="008277A8"/>
    <w:rsid w:val="008278B6"/>
    <w:rsid w:val="008307ED"/>
    <w:rsid w:val="00830B3B"/>
    <w:rsid w:val="0083350F"/>
    <w:rsid w:val="008339AB"/>
    <w:rsid w:val="00834358"/>
    <w:rsid w:val="008346BD"/>
    <w:rsid w:val="00834923"/>
    <w:rsid w:val="008359EB"/>
    <w:rsid w:val="008366BD"/>
    <w:rsid w:val="00836B7A"/>
    <w:rsid w:val="00837509"/>
    <w:rsid w:val="00837960"/>
    <w:rsid w:val="00837B90"/>
    <w:rsid w:val="008409AA"/>
    <w:rsid w:val="00840B87"/>
    <w:rsid w:val="00840FB8"/>
    <w:rsid w:val="00842E0C"/>
    <w:rsid w:val="00843A7A"/>
    <w:rsid w:val="008447F5"/>
    <w:rsid w:val="00845D40"/>
    <w:rsid w:val="00846292"/>
    <w:rsid w:val="008500C7"/>
    <w:rsid w:val="008506E1"/>
    <w:rsid w:val="00850D96"/>
    <w:rsid w:val="008515EE"/>
    <w:rsid w:val="008519BF"/>
    <w:rsid w:val="00851A8E"/>
    <w:rsid w:val="00851EC7"/>
    <w:rsid w:val="0085255E"/>
    <w:rsid w:val="008528D3"/>
    <w:rsid w:val="00854553"/>
    <w:rsid w:val="008555AB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240"/>
    <w:rsid w:val="008659FB"/>
    <w:rsid w:val="00866B2B"/>
    <w:rsid w:val="0086709D"/>
    <w:rsid w:val="008673D9"/>
    <w:rsid w:val="00867651"/>
    <w:rsid w:val="00867B5A"/>
    <w:rsid w:val="00870EF1"/>
    <w:rsid w:val="00871B74"/>
    <w:rsid w:val="00871C41"/>
    <w:rsid w:val="00874009"/>
    <w:rsid w:val="00874158"/>
    <w:rsid w:val="008743F3"/>
    <w:rsid w:val="0087444A"/>
    <w:rsid w:val="00874715"/>
    <w:rsid w:val="00874DEC"/>
    <w:rsid w:val="00875139"/>
    <w:rsid w:val="00875410"/>
    <w:rsid w:val="00876C4D"/>
    <w:rsid w:val="00877042"/>
    <w:rsid w:val="00880EDF"/>
    <w:rsid w:val="008811FD"/>
    <w:rsid w:val="00881A07"/>
    <w:rsid w:val="00882754"/>
    <w:rsid w:val="008828AC"/>
    <w:rsid w:val="00882DE6"/>
    <w:rsid w:val="00883440"/>
    <w:rsid w:val="00883A20"/>
    <w:rsid w:val="00883D4D"/>
    <w:rsid w:val="00884278"/>
    <w:rsid w:val="00884B59"/>
    <w:rsid w:val="008850BA"/>
    <w:rsid w:val="00885580"/>
    <w:rsid w:val="00885876"/>
    <w:rsid w:val="00885BB2"/>
    <w:rsid w:val="00885F6A"/>
    <w:rsid w:val="00886185"/>
    <w:rsid w:val="008861D9"/>
    <w:rsid w:val="0088638C"/>
    <w:rsid w:val="00886E61"/>
    <w:rsid w:val="00886EDF"/>
    <w:rsid w:val="008908E5"/>
    <w:rsid w:val="00891216"/>
    <w:rsid w:val="00894B58"/>
    <w:rsid w:val="00894FDC"/>
    <w:rsid w:val="008957D3"/>
    <w:rsid w:val="0089591B"/>
    <w:rsid w:val="00896414"/>
    <w:rsid w:val="0089716F"/>
    <w:rsid w:val="00897C71"/>
    <w:rsid w:val="008A0F54"/>
    <w:rsid w:val="008A16F9"/>
    <w:rsid w:val="008A1D3E"/>
    <w:rsid w:val="008A3038"/>
    <w:rsid w:val="008A454A"/>
    <w:rsid w:val="008A4B16"/>
    <w:rsid w:val="008A4B84"/>
    <w:rsid w:val="008A4D63"/>
    <w:rsid w:val="008A4E11"/>
    <w:rsid w:val="008A5C44"/>
    <w:rsid w:val="008A67CA"/>
    <w:rsid w:val="008A6D62"/>
    <w:rsid w:val="008B0885"/>
    <w:rsid w:val="008B13E9"/>
    <w:rsid w:val="008B2257"/>
    <w:rsid w:val="008B2436"/>
    <w:rsid w:val="008B2F39"/>
    <w:rsid w:val="008B3B51"/>
    <w:rsid w:val="008B3DBE"/>
    <w:rsid w:val="008B4057"/>
    <w:rsid w:val="008B4145"/>
    <w:rsid w:val="008B5071"/>
    <w:rsid w:val="008B5290"/>
    <w:rsid w:val="008B6A40"/>
    <w:rsid w:val="008B6C4A"/>
    <w:rsid w:val="008B72EC"/>
    <w:rsid w:val="008C1BA4"/>
    <w:rsid w:val="008C1E46"/>
    <w:rsid w:val="008C2CFD"/>
    <w:rsid w:val="008C3FDC"/>
    <w:rsid w:val="008C47AD"/>
    <w:rsid w:val="008C4B27"/>
    <w:rsid w:val="008C5535"/>
    <w:rsid w:val="008C5F0C"/>
    <w:rsid w:val="008C603A"/>
    <w:rsid w:val="008C71C8"/>
    <w:rsid w:val="008D167D"/>
    <w:rsid w:val="008D1B4F"/>
    <w:rsid w:val="008D2C0E"/>
    <w:rsid w:val="008D3116"/>
    <w:rsid w:val="008D492A"/>
    <w:rsid w:val="008D4B58"/>
    <w:rsid w:val="008D4B7F"/>
    <w:rsid w:val="008D4B8A"/>
    <w:rsid w:val="008D6541"/>
    <w:rsid w:val="008D7D7B"/>
    <w:rsid w:val="008E0670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9D9"/>
    <w:rsid w:val="008E4A31"/>
    <w:rsid w:val="008E5657"/>
    <w:rsid w:val="008E5E51"/>
    <w:rsid w:val="008E61C9"/>
    <w:rsid w:val="008F00DB"/>
    <w:rsid w:val="008F1264"/>
    <w:rsid w:val="008F2908"/>
    <w:rsid w:val="008F3EBE"/>
    <w:rsid w:val="008F47C6"/>
    <w:rsid w:val="008F5A64"/>
    <w:rsid w:val="008F6647"/>
    <w:rsid w:val="008F700E"/>
    <w:rsid w:val="00900343"/>
    <w:rsid w:val="009006A2"/>
    <w:rsid w:val="0090102B"/>
    <w:rsid w:val="00901448"/>
    <w:rsid w:val="009036BC"/>
    <w:rsid w:val="0090396E"/>
    <w:rsid w:val="00903D30"/>
    <w:rsid w:val="00904414"/>
    <w:rsid w:val="00905197"/>
    <w:rsid w:val="00905C47"/>
    <w:rsid w:val="00906379"/>
    <w:rsid w:val="00906A8C"/>
    <w:rsid w:val="00907851"/>
    <w:rsid w:val="009101EA"/>
    <w:rsid w:val="009106FC"/>
    <w:rsid w:val="009108E5"/>
    <w:rsid w:val="009118BB"/>
    <w:rsid w:val="0091191F"/>
    <w:rsid w:val="00911E7D"/>
    <w:rsid w:val="009120A9"/>
    <w:rsid w:val="009134C3"/>
    <w:rsid w:val="00914DE3"/>
    <w:rsid w:val="00915B81"/>
    <w:rsid w:val="00915D6B"/>
    <w:rsid w:val="009160DF"/>
    <w:rsid w:val="009162C7"/>
    <w:rsid w:val="00916EC2"/>
    <w:rsid w:val="009213BD"/>
    <w:rsid w:val="009230A6"/>
    <w:rsid w:val="00923CCE"/>
    <w:rsid w:val="00924627"/>
    <w:rsid w:val="009250A8"/>
    <w:rsid w:val="00925BE6"/>
    <w:rsid w:val="00925F81"/>
    <w:rsid w:val="00926697"/>
    <w:rsid w:val="00926F61"/>
    <w:rsid w:val="00926FA9"/>
    <w:rsid w:val="0093123D"/>
    <w:rsid w:val="009322E1"/>
    <w:rsid w:val="00933040"/>
    <w:rsid w:val="009330E9"/>
    <w:rsid w:val="009335E9"/>
    <w:rsid w:val="009348F2"/>
    <w:rsid w:val="00934D97"/>
    <w:rsid w:val="00934F3F"/>
    <w:rsid w:val="0093522C"/>
    <w:rsid w:val="00935793"/>
    <w:rsid w:val="00935D15"/>
    <w:rsid w:val="00936135"/>
    <w:rsid w:val="009411FB"/>
    <w:rsid w:val="009414A9"/>
    <w:rsid w:val="00941B71"/>
    <w:rsid w:val="00941C8F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4723D"/>
    <w:rsid w:val="00947A6E"/>
    <w:rsid w:val="0095019A"/>
    <w:rsid w:val="0095052C"/>
    <w:rsid w:val="0095285B"/>
    <w:rsid w:val="009531C1"/>
    <w:rsid w:val="00953FE9"/>
    <w:rsid w:val="00954417"/>
    <w:rsid w:val="0095481C"/>
    <w:rsid w:val="0095526F"/>
    <w:rsid w:val="009567E6"/>
    <w:rsid w:val="00956928"/>
    <w:rsid w:val="00956FB6"/>
    <w:rsid w:val="00957076"/>
    <w:rsid w:val="00957132"/>
    <w:rsid w:val="009576FD"/>
    <w:rsid w:val="009578EB"/>
    <w:rsid w:val="009578FF"/>
    <w:rsid w:val="00960446"/>
    <w:rsid w:val="009610ED"/>
    <w:rsid w:val="009616B9"/>
    <w:rsid w:val="00961EE9"/>
    <w:rsid w:val="00962F0A"/>
    <w:rsid w:val="009633BB"/>
    <w:rsid w:val="0096384F"/>
    <w:rsid w:val="00963A36"/>
    <w:rsid w:val="009643DA"/>
    <w:rsid w:val="0096485F"/>
    <w:rsid w:val="00965C40"/>
    <w:rsid w:val="00967354"/>
    <w:rsid w:val="00971592"/>
    <w:rsid w:val="00971617"/>
    <w:rsid w:val="009717F8"/>
    <w:rsid w:val="00971B06"/>
    <w:rsid w:val="00971DDF"/>
    <w:rsid w:val="0097225C"/>
    <w:rsid w:val="009731D6"/>
    <w:rsid w:val="009734BF"/>
    <w:rsid w:val="00973FC6"/>
    <w:rsid w:val="00974746"/>
    <w:rsid w:val="00974992"/>
    <w:rsid w:val="00974993"/>
    <w:rsid w:val="00975119"/>
    <w:rsid w:val="009763ED"/>
    <w:rsid w:val="00976F04"/>
    <w:rsid w:val="009777F4"/>
    <w:rsid w:val="00977AD8"/>
    <w:rsid w:val="00980A10"/>
    <w:rsid w:val="00981130"/>
    <w:rsid w:val="009818FD"/>
    <w:rsid w:val="0098229C"/>
    <w:rsid w:val="0098289D"/>
    <w:rsid w:val="009835E0"/>
    <w:rsid w:val="00983D46"/>
    <w:rsid w:val="00983DCA"/>
    <w:rsid w:val="00984A80"/>
    <w:rsid w:val="00985EF7"/>
    <w:rsid w:val="00986093"/>
    <w:rsid w:val="00986146"/>
    <w:rsid w:val="00986CF9"/>
    <w:rsid w:val="0098727B"/>
    <w:rsid w:val="00987416"/>
    <w:rsid w:val="009876BE"/>
    <w:rsid w:val="00990C0E"/>
    <w:rsid w:val="00990D75"/>
    <w:rsid w:val="00991093"/>
    <w:rsid w:val="0099163B"/>
    <w:rsid w:val="00992343"/>
    <w:rsid w:val="009937C7"/>
    <w:rsid w:val="0099383D"/>
    <w:rsid w:val="009938B1"/>
    <w:rsid w:val="00994DD8"/>
    <w:rsid w:val="009958D8"/>
    <w:rsid w:val="00996258"/>
    <w:rsid w:val="00996306"/>
    <w:rsid w:val="00996744"/>
    <w:rsid w:val="00996A99"/>
    <w:rsid w:val="00997CF4"/>
    <w:rsid w:val="009A00E2"/>
    <w:rsid w:val="009A0505"/>
    <w:rsid w:val="009A1169"/>
    <w:rsid w:val="009A1362"/>
    <w:rsid w:val="009A164C"/>
    <w:rsid w:val="009A1AAC"/>
    <w:rsid w:val="009A26F0"/>
    <w:rsid w:val="009A2BB6"/>
    <w:rsid w:val="009A2CB8"/>
    <w:rsid w:val="009A3789"/>
    <w:rsid w:val="009A4582"/>
    <w:rsid w:val="009A45A2"/>
    <w:rsid w:val="009A6919"/>
    <w:rsid w:val="009A6AC7"/>
    <w:rsid w:val="009B0408"/>
    <w:rsid w:val="009B0843"/>
    <w:rsid w:val="009B0A3E"/>
    <w:rsid w:val="009B0DEE"/>
    <w:rsid w:val="009B1335"/>
    <w:rsid w:val="009B176D"/>
    <w:rsid w:val="009B1E47"/>
    <w:rsid w:val="009B2A16"/>
    <w:rsid w:val="009B2CED"/>
    <w:rsid w:val="009B3054"/>
    <w:rsid w:val="009B335D"/>
    <w:rsid w:val="009B34F1"/>
    <w:rsid w:val="009B3C90"/>
    <w:rsid w:val="009B76E3"/>
    <w:rsid w:val="009B76F9"/>
    <w:rsid w:val="009B7A72"/>
    <w:rsid w:val="009B7BB8"/>
    <w:rsid w:val="009C0E9B"/>
    <w:rsid w:val="009C126A"/>
    <w:rsid w:val="009C1D4C"/>
    <w:rsid w:val="009C1EA2"/>
    <w:rsid w:val="009C2DD2"/>
    <w:rsid w:val="009C3982"/>
    <w:rsid w:val="009C441F"/>
    <w:rsid w:val="009C4A07"/>
    <w:rsid w:val="009C4B8E"/>
    <w:rsid w:val="009C51D5"/>
    <w:rsid w:val="009C543C"/>
    <w:rsid w:val="009C58A7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B87"/>
    <w:rsid w:val="009D4F88"/>
    <w:rsid w:val="009D5070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4B63"/>
    <w:rsid w:val="009E50F2"/>
    <w:rsid w:val="009E5520"/>
    <w:rsid w:val="009E5AF5"/>
    <w:rsid w:val="009E5CC2"/>
    <w:rsid w:val="009E5EB5"/>
    <w:rsid w:val="009E74F0"/>
    <w:rsid w:val="009E7F23"/>
    <w:rsid w:val="009F0768"/>
    <w:rsid w:val="009F102A"/>
    <w:rsid w:val="009F151C"/>
    <w:rsid w:val="009F198C"/>
    <w:rsid w:val="009F2A19"/>
    <w:rsid w:val="009F34B2"/>
    <w:rsid w:val="009F514E"/>
    <w:rsid w:val="009F5D3C"/>
    <w:rsid w:val="009F7347"/>
    <w:rsid w:val="009F7867"/>
    <w:rsid w:val="009F7D66"/>
    <w:rsid w:val="00A00521"/>
    <w:rsid w:val="00A00A18"/>
    <w:rsid w:val="00A00BD2"/>
    <w:rsid w:val="00A00E56"/>
    <w:rsid w:val="00A027F3"/>
    <w:rsid w:val="00A03978"/>
    <w:rsid w:val="00A03AB1"/>
    <w:rsid w:val="00A04D7E"/>
    <w:rsid w:val="00A051D9"/>
    <w:rsid w:val="00A05DF3"/>
    <w:rsid w:val="00A06289"/>
    <w:rsid w:val="00A07150"/>
    <w:rsid w:val="00A07E08"/>
    <w:rsid w:val="00A10D79"/>
    <w:rsid w:val="00A11535"/>
    <w:rsid w:val="00A11E56"/>
    <w:rsid w:val="00A11FFC"/>
    <w:rsid w:val="00A12798"/>
    <w:rsid w:val="00A12F02"/>
    <w:rsid w:val="00A130A1"/>
    <w:rsid w:val="00A13A09"/>
    <w:rsid w:val="00A14B96"/>
    <w:rsid w:val="00A153BE"/>
    <w:rsid w:val="00A1584D"/>
    <w:rsid w:val="00A15DEE"/>
    <w:rsid w:val="00A16462"/>
    <w:rsid w:val="00A167B5"/>
    <w:rsid w:val="00A16B58"/>
    <w:rsid w:val="00A16DBE"/>
    <w:rsid w:val="00A16F76"/>
    <w:rsid w:val="00A179E0"/>
    <w:rsid w:val="00A17C4F"/>
    <w:rsid w:val="00A20653"/>
    <w:rsid w:val="00A207C4"/>
    <w:rsid w:val="00A20A39"/>
    <w:rsid w:val="00A238BD"/>
    <w:rsid w:val="00A23DCA"/>
    <w:rsid w:val="00A240D8"/>
    <w:rsid w:val="00A243E4"/>
    <w:rsid w:val="00A2459D"/>
    <w:rsid w:val="00A24E23"/>
    <w:rsid w:val="00A24E49"/>
    <w:rsid w:val="00A2566C"/>
    <w:rsid w:val="00A25F05"/>
    <w:rsid w:val="00A26491"/>
    <w:rsid w:val="00A30532"/>
    <w:rsid w:val="00A30B2D"/>
    <w:rsid w:val="00A311AE"/>
    <w:rsid w:val="00A312A6"/>
    <w:rsid w:val="00A3130E"/>
    <w:rsid w:val="00A3193B"/>
    <w:rsid w:val="00A324CF"/>
    <w:rsid w:val="00A32E8B"/>
    <w:rsid w:val="00A32ED6"/>
    <w:rsid w:val="00A330AB"/>
    <w:rsid w:val="00A332F0"/>
    <w:rsid w:val="00A334C0"/>
    <w:rsid w:val="00A33776"/>
    <w:rsid w:val="00A344A5"/>
    <w:rsid w:val="00A346C3"/>
    <w:rsid w:val="00A34D4A"/>
    <w:rsid w:val="00A36155"/>
    <w:rsid w:val="00A3629E"/>
    <w:rsid w:val="00A365AD"/>
    <w:rsid w:val="00A3EBDB"/>
    <w:rsid w:val="00A42670"/>
    <w:rsid w:val="00A42A85"/>
    <w:rsid w:val="00A42D07"/>
    <w:rsid w:val="00A43230"/>
    <w:rsid w:val="00A44B43"/>
    <w:rsid w:val="00A4503E"/>
    <w:rsid w:val="00A450C0"/>
    <w:rsid w:val="00A45468"/>
    <w:rsid w:val="00A45FAA"/>
    <w:rsid w:val="00A471A8"/>
    <w:rsid w:val="00A4791B"/>
    <w:rsid w:val="00A50568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4306"/>
    <w:rsid w:val="00A54CAD"/>
    <w:rsid w:val="00A555A7"/>
    <w:rsid w:val="00A56993"/>
    <w:rsid w:val="00A5765D"/>
    <w:rsid w:val="00A579BD"/>
    <w:rsid w:val="00A607CB"/>
    <w:rsid w:val="00A6351F"/>
    <w:rsid w:val="00A63809"/>
    <w:rsid w:val="00A64278"/>
    <w:rsid w:val="00A64A6E"/>
    <w:rsid w:val="00A6502B"/>
    <w:rsid w:val="00A6519F"/>
    <w:rsid w:val="00A65931"/>
    <w:rsid w:val="00A65A70"/>
    <w:rsid w:val="00A6665F"/>
    <w:rsid w:val="00A66889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328C"/>
    <w:rsid w:val="00A8464A"/>
    <w:rsid w:val="00A85580"/>
    <w:rsid w:val="00A85798"/>
    <w:rsid w:val="00A8609D"/>
    <w:rsid w:val="00A86EA7"/>
    <w:rsid w:val="00A86F46"/>
    <w:rsid w:val="00A8747B"/>
    <w:rsid w:val="00A906F3"/>
    <w:rsid w:val="00A91244"/>
    <w:rsid w:val="00A91774"/>
    <w:rsid w:val="00A91C7F"/>
    <w:rsid w:val="00A92066"/>
    <w:rsid w:val="00A9221F"/>
    <w:rsid w:val="00A92776"/>
    <w:rsid w:val="00A93181"/>
    <w:rsid w:val="00A938E6"/>
    <w:rsid w:val="00A93CCF"/>
    <w:rsid w:val="00A94E4E"/>
    <w:rsid w:val="00A95514"/>
    <w:rsid w:val="00A95BD5"/>
    <w:rsid w:val="00A95C53"/>
    <w:rsid w:val="00A96BF5"/>
    <w:rsid w:val="00A96F78"/>
    <w:rsid w:val="00A979E1"/>
    <w:rsid w:val="00AA03E0"/>
    <w:rsid w:val="00AA0B9E"/>
    <w:rsid w:val="00AA1087"/>
    <w:rsid w:val="00AA14D6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AA9"/>
    <w:rsid w:val="00AB6D79"/>
    <w:rsid w:val="00AB709E"/>
    <w:rsid w:val="00AB7806"/>
    <w:rsid w:val="00AC02C1"/>
    <w:rsid w:val="00AC0AB6"/>
    <w:rsid w:val="00AC10AD"/>
    <w:rsid w:val="00AC1E55"/>
    <w:rsid w:val="00AC2F8B"/>
    <w:rsid w:val="00AC3D06"/>
    <w:rsid w:val="00AC429F"/>
    <w:rsid w:val="00AC4B69"/>
    <w:rsid w:val="00AC4CAE"/>
    <w:rsid w:val="00AC4FDB"/>
    <w:rsid w:val="00AC60B4"/>
    <w:rsid w:val="00AC67B6"/>
    <w:rsid w:val="00AC7D98"/>
    <w:rsid w:val="00AD00C5"/>
    <w:rsid w:val="00AD0BAD"/>
    <w:rsid w:val="00AD165F"/>
    <w:rsid w:val="00AD2794"/>
    <w:rsid w:val="00AD2DC5"/>
    <w:rsid w:val="00AD3455"/>
    <w:rsid w:val="00AD3CAD"/>
    <w:rsid w:val="00AD5A99"/>
    <w:rsid w:val="00AD6615"/>
    <w:rsid w:val="00AD69FF"/>
    <w:rsid w:val="00AD702B"/>
    <w:rsid w:val="00AD72E6"/>
    <w:rsid w:val="00AD7C95"/>
    <w:rsid w:val="00AD7FCD"/>
    <w:rsid w:val="00AE218E"/>
    <w:rsid w:val="00AE2BED"/>
    <w:rsid w:val="00AE3DE1"/>
    <w:rsid w:val="00AE50CD"/>
    <w:rsid w:val="00AE5439"/>
    <w:rsid w:val="00AE61B2"/>
    <w:rsid w:val="00AE70C0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DC2"/>
    <w:rsid w:val="00AF6E8A"/>
    <w:rsid w:val="00AF7213"/>
    <w:rsid w:val="00AF7771"/>
    <w:rsid w:val="00AF7D92"/>
    <w:rsid w:val="00AF7E3C"/>
    <w:rsid w:val="00AF7E66"/>
    <w:rsid w:val="00B011CC"/>
    <w:rsid w:val="00B01AB6"/>
    <w:rsid w:val="00B04048"/>
    <w:rsid w:val="00B04F3D"/>
    <w:rsid w:val="00B050AF"/>
    <w:rsid w:val="00B05702"/>
    <w:rsid w:val="00B06DD9"/>
    <w:rsid w:val="00B07875"/>
    <w:rsid w:val="00B07CD6"/>
    <w:rsid w:val="00B07E52"/>
    <w:rsid w:val="00B10010"/>
    <w:rsid w:val="00B11775"/>
    <w:rsid w:val="00B12F75"/>
    <w:rsid w:val="00B1302D"/>
    <w:rsid w:val="00B1513F"/>
    <w:rsid w:val="00B15B89"/>
    <w:rsid w:val="00B15DB8"/>
    <w:rsid w:val="00B1746F"/>
    <w:rsid w:val="00B20725"/>
    <w:rsid w:val="00B2087E"/>
    <w:rsid w:val="00B20B11"/>
    <w:rsid w:val="00B20B94"/>
    <w:rsid w:val="00B22683"/>
    <w:rsid w:val="00B248D0"/>
    <w:rsid w:val="00B2628E"/>
    <w:rsid w:val="00B266B0"/>
    <w:rsid w:val="00B27921"/>
    <w:rsid w:val="00B27CEF"/>
    <w:rsid w:val="00B3000E"/>
    <w:rsid w:val="00B30144"/>
    <w:rsid w:val="00B30C3F"/>
    <w:rsid w:val="00B326A8"/>
    <w:rsid w:val="00B3291A"/>
    <w:rsid w:val="00B329EB"/>
    <w:rsid w:val="00B32FCD"/>
    <w:rsid w:val="00B33508"/>
    <w:rsid w:val="00B3377E"/>
    <w:rsid w:val="00B34E63"/>
    <w:rsid w:val="00B35DA4"/>
    <w:rsid w:val="00B36B3D"/>
    <w:rsid w:val="00B40A96"/>
    <w:rsid w:val="00B4184B"/>
    <w:rsid w:val="00B422A7"/>
    <w:rsid w:val="00B42A32"/>
    <w:rsid w:val="00B42FA6"/>
    <w:rsid w:val="00B4399E"/>
    <w:rsid w:val="00B43A16"/>
    <w:rsid w:val="00B45CE1"/>
    <w:rsid w:val="00B464BE"/>
    <w:rsid w:val="00B465C2"/>
    <w:rsid w:val="00B46A75"/>
    <w:rsid w:val="00B470A7"/>
    <w:rsid w:val="00B500CD"/>
    <w:rsid w:val="00B5109D"/>
    <w:rsid w:val="00B51131"/>
    <w:rsid w:val="00B51DC3"/>
    <w:rsid w:val="00B5239C"/>
    <w:rsid w:val="00B53259"/>
    <w:rsid w:val="00B53893"/>
    <w:rsid w:val="00B548C2"/>
    <w:rsid w:val="00B54B6A"/>
    <w:rsid w:val="00B55428"/>
    <w:rsid w:val="00B570BF"/>
    <w:rsid w:val="00B576AA"/>
    <w:rsid w:val="00B60471"/>
    <w:rsid w:val="00B60B8F"/>
    <w:rsid w:val="00B61825"/>
    <w:rsid w:val="00B625CC"/>
    <w:rsid w:val="00B62ACE"/>
    <w:rsid w:val="00B63337"/>
    <w:rsid w:val="00B6369F"/>
    <w:rsid w:val="00B639D7"/>
    <w:rsid w:val="00B64248"/>
    <w:rsid w:val="00B64AA7"/>
    <w:rsid w:val="00B65452"/>
    <w:rsid w:val="00B66594"/>
    <w:rsid w:val="00B66800"/>
    <w:rsid w:val="00B66B65"/>
    <w:rsid w:val="00B67805"/>
    <w:rsid w:val="00B701FE"/>
    <w:rsid w:val="00B7156F"/>
    <w:rsid w:val="00B721CD"/>
    <w:rsid w:val="00B7267A"/>
    <w:rsid w:val="00B726FF"/>
    <w:rsid w:val="00B729DC"/>
    <w:rsid w:val="00B72A5B"/>
    <w:rsid w:val="00B72AA4"/>
    <w:rsid w:val="00B7337D"/>
    <w:rsid w:val="00B7343B"/>
    <w:rsid w:val="00B73E4E"/>
    <w:rsid w:val="00B75454"/>
    <w:rsid w:val="00B75817"/>
    <w:rsid w:val="00B76BCD"/>
    <w:rsid w:val="00B76EE9"/>
    <w:rsid w:val="00B77231"/>
    <w:rsid w:val="00B77880"/>
    <w:rsid w:val="00B77B84"/>
    <w:rsid w:val="00B80BEA"/>
    <w:rsid w:val="00B80D90"/>
    <w:rsid w:val="00B8190D"/>
    <w:rsid w:val="00B8218E"/>
    <w:rsid w:val="00B82613"/>
    <w:rsid w:val="00B828B5"/>
    <w:rsid w:val="00B82ED8"/>
    <w:rsid w:val="00B83E1B"/>
    <w:rsid w:val="00B8400A"/>
    <w:rsid w:val="00B845D0"/>
    <w:rsid w:val="00B84A80"/>
    <w:rsid w:val="00B84E9C"/>
    <w:rsid w:val="00B85067"/>
    <w:rsid w:val="00B85522"/>
    <w:rsid w:val="00B90AA0"/>
    <w:rsid w:val="00B90E2A"/>
    <w:rsid w:val="00B90F2A"/>
    <w:rsid w:val="00B9198D"/>
    <w:rsid w:val="00B920C0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1FBB"/>
    <w:rsid w:val="00BA2BC9"/>
    <w:rsid w:val="00BA4641"/>
    <w:rsid w:val="00BA4A54"/>
    <w:rsid w:val="00BA7205"/>
    <w:rsid w:val="00BA76A9"/>
    <w:rsid w:val="00BB0595"/>
    <w:rsid w:val="00BB165D"/>
    <w:rsid w:val="00BB1A56"/>
    <w:rsid w:val="00BB2F36"/>
    <w:rsid w:val="00BB3E2B"/>
    <w:rsid w:val="00BB4863"/>
    <w:rsid w:val="00BB5673"/>
    <w:rsid w:val="00BB5D1A"/>
    <w:rsid w:val="00BB5D1C"/>
    <w:rsid w:val="00BB6552"/>
    <w:rsid w:val="00BB65E0"/>
    <w:rsid w:val="00BB6B9B"/>
    <w:rsid w:val="00BB6EB9"/>
    <w:rsid w:val="00BB754F"/>
    <w:rsid w:val="00BC0058"/>
    <w:rsid w:val="00BC07D4"/>
    <w:rsid w:val="00BC0A5D"/>
    <w:rsid w:val="00BC0BE3"/>
    <w:rsid w:val="00BC1AD9"/>
    <w:rsid w:val="00BC3257"/>
    <w:rsid w:val="00BC32E7"/>
    <w:rsid w:val="00BC3BC3"/>
    <w:rsid w:val="00BC4F81"/>
    <w:rsid w:val="00BC5670"/>
    <w:rsid w:val="00BC58B9"/>
    <w:rsid w:val="00BC6A0F"/>
    <w:rsid w:val="00BC6BC3"/>
    <w:rsid w:val="00BC721E"/>
    <w:rsid w:val="00BC79BF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CC7"/>
    <w:rsid w:val="00BD7D14"/>
    <w:rsid w:val="00BE02B4"/>
    <w:rsid w:val="00BE28C1"/>
    <w:rsid w:val="00BE31E7"/>
    <w:rsid w:val="00BE3492"/>
    <w:rsid w:val="00BE3797"/>
    <w:rsid w:val="00BE3B62"/>
    <w:rsid w:val="00BE4EC9"/>
    <w:rsid w:val="00BE631E"/>
    <w:rsid w:val="00BE6BEC"/>
    <w:rsid w:val="00BF0CCF"/>
    <w:rsid w:val="00BF0FC5"/>
    <w:rsid w:val="00BF10BC"/>
    <w:rsid w:val="00BF2048"/>
    <w:rsid w:val="00BF2072"/>
    <w:rsid w:val="00BF21AC"/>
    <w:rsid w:val="00BF2E53"/>
    <w:rsid w:val="00BF352A"/>
    <w:rsid w:val="00BF3669"/>
    <w:rsid w:val="00BF3C0D"/>
    <w:rsid w:val="00BF4994"/>
    <w:rsid w:val="00BF4BC7"/>
    <w:rsid w:val="00BF6252"/>
    <w:rsid w:val="00BF711C"/>
    <w:rsid w:val="00BF748E"/>
    <w:rsid w:val="00BF789B"/>
    <w:rsid w:val="00BF7958"/>
    <w:rsid w:val="00C013BC"/>
    <w:rsid w:val="00C01811"/>
    <w:rsid w:val="00C01E06"/>
    <w:rsid w:val="00C03309"/>
    <w:rsid w:val="00C037E0"/>
    <w:rsid w:val="00C055CB"/>
    <w:rsid w:val="00C06C75"/>
    <w:rsid w:val="00C072FE"/>
    <w:rsid w:val="00C11ADE"/>
    <w:rsid w:val="00C126E0"/>
    <w:rsid w:val="00C128BC"/>
    <w:rsid w:val="00C12E39"/>
    <w:rsid w:val="00C13D47"/>
    <w:rsid w:val="00C14164"/>
    <w:rsid w:val="00C14C53"/>
    <w:rsid w:val="00C14E88"/>
    <w:rsid w:val="00C15D8E"/>
    <w:rsid w:val="00C17012"/>
    <w:rsid w:val="00C178FB"/>
    <w:rsid w:val="00C17DF9"/>
    <w:rsid w:val="00C201EB"/>
    <w:rsid w:val="00C20ACC"/>
    <w:rsid w:val="00C22B28"/>
    <w:rsid w:val="00C22E5D"/>
    <w:rsid w:val="00C257B7"/>
    <w:rsid w:val="00C25E9B"/>
    <w:rsid w:val="00C272E8"/>
    <w:rsid w:val="00C301A9"/>
    <w:rsid w:val="00C30ABC"/>
    <w:rsid w:val="00C30B60"/>
    <w:rsid w:val="00C31408"/>
    <w:rsid w:val="00C31FAA"/>
    <w:rsid w:val="00C32165"/>
    <w:rsid w:val="00C3233A"/>
    <w:rsid w:val="00C33359"/>
    <w:rsid w:val="00C344C3"/>
    <w:rsid w:val="00C348D6"/>
    <w:rsid w:val="00C3504C"/>
    <w:rsid w:val="00C35065"/>
    <w:rsid w:val="00C365E7"/>
    <w:rsid w:val="00C36E34"/>
    <w:rsid w:val="00C40388"/>
    <w:rsid w:val="00C404D7"/>
    <w:rsid w:val="00C404EE"/>
    <w:rsid w:val="00C40F05"/>
    <w:rsid w:val="00C4171B"/>
    <w:rsid w:val="00C42689"/>
    <w:rsid w:val="00C42988"/>
    <w:rsid w:val="00C42BD4"/>
    <w:rsid w:val="00C43FF0"/>
    <w:rsid w:val="00C44124"/>
    <w:rsid w:val="00C44641"/>
    <w:rsid w:val="00C45882"/>
    <w:rsid w:val="00C45ADB"/>
    <w:rsid w:val="00C45EF5"/>
    <w:rsid w:val="00C46B7E"/>
    <w:rsid w:val="00C474D6"/>
    <w:rsid w:val="00C47538"/>
    <w:rsid w:val="00C47A89"/>
    <w:rsid w:val="00C5014F"/>
    <w:rsid w:val="00C5099B"/>
    <w:rsid w:val="00C50A4E"/>
    <w:rsid w:val="00C51824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56"/>
    <w:rsid w:val="00C55566"/>
    <w:rsid w:val="00C56786"/>
    <w:rsid w:val="00C57A01"/>
    <w:rsid w:val="00C57A2D"/>
    <w:rsid w:val="00C60B07"/>
    <w:rsid w:val="00C61D4B"/>
    <w:rsid w:val="00C62B0A"/>
    <w:rsid w:val="00C63C52"/>
    <w:rsid w:val="00C63F08"/>
    <w:rsid w:val="00C65269"/>
    <w:rsid w:val="00C6528C"/>
    <w:rsid w:val="00C661E8"/>
    <w:rsid w:val="00C70084"/>
    <w:rsid w:val="00C7090B"/>
    <w:rsid w:val="00C70A61"/>
    <w:rsid w:val="00C70AE8"/>
    <w:rsid w:val="00C70FE8"/>
    <w:rsid w:val="00C7235B"/>
    <w:rsid w:val="00C72E18"/>
    <w:rsid w:val="00C72E3A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520"/>
    <w:rsid w:val="00C80BDF"/>
    <w:rsid w:val="00C815DF"/>
    <w:rsid w:val="00C81819"/>
    <w:rsid w:val="00C819A5"/>
    <w:rsid w:val="00C82FEE"/>
    <w:rsid w:val="00C84D39"/>
    <w:rsid w:val="00C84F5E"/>
    <w:rsid w:val="00C85277"/>
    <w:rsid w:val="00C8544A"/>
    <w:rsid w:val="00C85806"/>
    <w:rsid w:val="00C85D76"/>
    <w:rsid w:val="00C868E9"/>
    <w:rsid w:val="00C873AC"/>
    <w:rsid w:val="00C87DA6"/>
    <w:rsid w:val="00C91857"/>
    <w:rsid w:val="00C9213B"/>
    <w:rsid w:val="00C93462"/>
    <w:rsid w:val="00C9363B"/>
    <w:rsid w:val="00C94384"/>
    <w:rsid w:val="00C94A34"/>
    <w:rsid w:val="00C94C2B"/>
    <w:rsid w:val="00C94F73"/>
    <w:rsid w:val="00C95591"/>
    <w:rsid w:val="00C95609"/>
    <w:rsid w:val="00C960DC"/>
    <w:rsid w:val="00C96C7C"/>
    <w:rsid w:val="00C96F79"/>
    <w:rsid w:val="00C97CF9"/>
    <w:rsid w:val="00C97DA9"/>
    <w:rsid w:val="00CA0E21"/>
    <w:rsid w:val="00CA17DD"/>
    <w:rsid w:val="00CA1863"/>
    <w:rsid w:val="00CA1941"/>
    <w:rsid w:val="00CA26CE"/>
    <w:rsid w:val="00CA2941"/>
    <w:rsid w:val="00CA391D"/>
    <w:rsid w:val="00CA3ACD"/>
    <w:rsid w:val="00CA3EE3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B34"/>
    <w:rsid w:val="00CB6795"/>
    <w:rsid w:val="00CB6DC2"/>
    <w:rsid w:val="00CB6EAC"/>
    <w:rsid w:val="00CB71F8"/>
    <w:rsid w:val="00CC180A"/>
    <w:rsid w:val="00CC26DB"/>
    <w:rsid w:val="00CC300C"/>
    <w:rsid w:val="00CC35AE"/>
    <w:rsid w:val="00CC3DAA"/>
    <w:rsid w:val="00CC4C2C"/>
    <w:rsid w:val="00CC5057"/>
    <w:rsid w:val="00CC7D40"/>
    <w:rsid w:val="00CD00E6"/>
    <w:rsid w:val="00CD078F"/>
    <w:rsid w:val="00CD0D6A"/>
    <w:rsid w:val="00CD121E"/>
    <w:rsid w:val="00CD1517"/>
    <w:rsid w:val="00CD185D"/>
    <w:rsid w:val="00CD28F0"/>
    <w:rsid w:val="00CD2AA7"/>
    <w:rsid w:val="00CD3ED8"/>
    <w:rsid w:val="00CD497A"/>
    <w:rsid w:val="00CD544C"/>
    <w:rsid w:val="00CD761D"/>
    <w:rsid w:val="00CD76B5"/>
    <w:rsid w:val="00CD78B9"/>
    <w:rsid w:val="00CE10FB"/>
    <w:rsid w:val="00CE11FF"/>
    <w:rsid w:val="00CE1D01"/>
    <w:rsid w:val="00CE2323"/>
    <w:rsid w:val="00CE2346"/>
    <w:rsid w:val="00CE2558"/>
    <w:rsid w:val="00CE3D4C"/>
    <w:rsid w:val="00CE6F0F"/>
    <w:rsid w:val="00CF002F"/>
    <w:rsid w:val="00CF0246"/>
    <w:rsid w:val="00CF093F"/>
    <w:rsid w:val="00CF0E25"/>
    <w:rsid w:val="00CF135C"/>
    <w:rsid w:val="00CF2259"/>
    <w:rsid w:val="00CF2483"/>
    <w:rsid w:val="00CF24E2"/>
    <w:rsid w:val="00CF28FF"/>
    <w:rsid w:val="00CF2EF7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87A"/>
    <w:rsid w:val="00D01EAD"/>
    <w:rsid w:val="00D0212E"/>
    <w:rsid w:val="00D021F3"/>
    <w:rsid w:val="00D035B9"/>
    <w:rsid w:val="00D03819"/>
    <w:rsid w:val="00D040B7"/>
    <w:rsid w:val="00D060FF"/>
    <w:rsid w:val="00D064E8"/>
    <w:rsid w:val="00D06546"/>
    <w:rsid w:val="00D06572"/>
    <w:rsid w:val="00D065CD"/>
    <w:rsid w:val="00D067A2"/>
    <w:rsid w:val="00D06DD1"/>
    <w:rsid w:val="00D0724B"/>
    <w:rsid w:val="00D12325"/>
    <w:rsid w:val="00D12761"/>
    <w:rsid w:val="00D13FF0"/>
    <w:rsid w:val="00D14487"/>
    <w:rsid w:val="00D15864"/>
    <w:rsid w:val="00D15887"/>
    <w:rsid w:val="00D15E7E"/>
    <w:rsid w:val="00D16058"/>
    <w:rsid w:val="00D16507"/>
    <w:rsid w:val="00D1661C"/>
    <w:rsid w:val="00D167BC"/>
    <w:rsid w:val="00D16FDD"/>
    <w:rsid w:val="00D174C7"/>
    <w:rsid w:val="00D17A59"/>
    <w:rsid w:val="00D17B13"/>
    <w:rsid w:val="00D20016"/>
    <w:rsid w:val="00D207A7"/>
    <w:rsid w:val="00D2082D"/>
    <w:rsid w:val="00D2279F"/>
    <w:rsid w:val="00D22AF1"/>
    <w:rsid w:val="00D22E93"/>
    <w:rsid w:val="00D23079"/>
    <w:rsid w:val="00D242DA"/>
    <w:rsid w:val="00D247EC"/>
    <w:rsid w:val="00D26448"/>
    <w:rsid w:val="00D264CE"/>
    <w:rsid w:val="00D26670"/>
    <w:rsid w:val="00D2670E"/>
    <w:rsid w:val="00D26910"/>
    <w:rsid w:val="00D27B8B"/>
    <w:rsid w:val="00D307AF"/>
    <w:rsid w:val="00D30CF0"/>
    <w:rsid w:val="00D30D37"/>
    <w:rsid w:val="00D31681"/>
    <w:rsid w:val="00D3191C"/>
    <w:rsid w:val="00D31B6E"/>
    <w:rsid w:val="00D32126"/>
    <w:rsid w:val="00D3232B"/>
    <w:rsid w:val="00D3239F"/>
    <w:rsid w:val="00D324A4"/>
    <w:rsid w:val="00D3250C"/>
    <w:rsid w:val="00D328F6"/>
    <w:rsid w:val="00D345D4"/>
    <w:rsid w:val="00D34601"/>
    <w:rsid w:val="00D3462C"/>
    <w:rsid w:val="00D3490D"/>
    <w:rsid w:val="00D34DEB"/>
    <w:rsid w:val="00D35198"/>
    <w:rsid w:val="00D3584B"/>
    <w:rsid w:val="00D35A85"/>
    <w:rsid w:val="00D35F97"/>
    <w:rsid w:val="00D36964"/>
    <w:rsid w:val="00D37A1A"/>
    <w:rsid w:val="00D4004F"/>
    <w:rsid w:val="00D4081B"/>
    <w:rsid w:val="00D40E1A"/>
    <w:rsid w:val="00D40EFE"/>
    <w:rsid w:val="00D413C3"/>
    <w:rsid w:val="00D42240"/>
    <w:rsid w:val="00D427C3"/>
    <w:rsid w:val="00D42EB8"/>
    <w:rsid w:val="00D43D3C"/>
    <w:rsid w:val="00D43E0B"/>
    <w:rsid w:val="00D44164"/>
    <w:rsid w:val="00D441E2"/>
    <w:rsid w:val="00D44932"/>
    <w:rsid w:val="00D452D7"/>
    <w:rsid w:val="00D46111"/>
    <w:rsid w:val="00D4662F"/>
    <w:rsid w:val="00D469C6"/>
    <w:rsid w:val="00D46F1B"/>
    <w:rsid w:val="00D475FB"/>
    <w:rsid w:val="00D476A4"/>
    <w:rsid w:val="00D47C16"/>
    <w:rsid w:val="00D502AF"/>
    <w:rsid w:val="00D50546"/>
    <w:rsid w:val="00D50764"/>
    <w:rsid w:val="00D50C12"/>
    <w:rsid w:val="00D51034"/>
    <w:rsid w:val="00D514A9"/>
    <w:rsid w:val="00D51A77"/>
    <w:rsid w:val="00D51E53"/>
    <w:rsid w:val="00D5267B"/>
    <w:rsid w:val="00D53649"/>
    <w:rsid w:val="00D53830"/>
    <w:rsid w:val="00D54FB3"/>
    <w:rsid w:val="00D55889"/>
    <w:rsid w:val="00D55E78"/>
    <w:rsid w:val="00D56B5F"/>
    <w:rsid w:val="00D56FC9"/>
    <w:rsid w:val="00D57975"/>
    <w:rsid w:val="00D57A3F"/>
    <w:rsid w:val="00D57AF0"/>
    <w:rsid w:val="00D6067B"/>
    <w:rsid w:val="00D61815"/>
    <w:rsid w:val="00D61A56"/>
    <w:rsid w:val="00D627E3"/>
    <w:rsid w:val="00D62ECD"/>
    <w:rsid w:val="00D64426"/>
    <w:rsid w:val="00D64475"/>
    <w:rsid w:val="00D64722"/>
    <w:rsid w:val="00D65D78"/>
    <w:rsid w:val="00D66AAA"/>
    <w:rsid w:val="00D66B04"/>
    <w:rsid w:val="00D67697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7CB"/>
    <w:rsid w:val="00D73C57"/>
    <w:rsid w:val="00D742FF"/>
    <w:rsid w:val="00D758B3"/>
    <w:rsid w:val="00D76ADC"/>
    <w:rsid w:val="00D77413"/>
    <w:rsid w:val="00D777BB"/>
    <w:rsid w:val="00D801A2"/>
    <w:rsid w:val="00D80B04"/>
    <w:rsid w:val="00D81017"/>
    <w:rsid w:val="00D81F10"/>
    <w:rsid w:val="00D82798"/>
    <w:rsid w:val="00D82BF2"/>
    <w:rsid w:val="00D84A57"/>
    <w:rsid w:val="00D86EB9"/>
    <w:rsid w:val="00D87307"/>
    <w:rsid w:val="00D874DF"/>
    <w:rsid w:val="00D87A12"/>
    <w:rsid w:val="00D930E1"/>
    <w:rsid w:val="00D9354D"/>
    <w:rsid w:val="00D9400E"/>
    <w:rsid w:val="00D9415C"/>
    <w:rsid w:val="00D942CC"/>
    <w:rsid w:val="00D944E4"/>
    <w:rsid w:val="00D94D87"/>
    <w:rsid w:val="00D95B31"/>
    <w:rsid w:val="00D95C6B"/>
    <w:rsid w:val="00D95DCC"/>
    <w:rsid w:val="00D962DC"/>
    <w:rsid w:val="00D96E7C"/>
    <w:rsid w:val="00D97420"/>
    <w:rsid w:val="00DA180C"/>
    <w:rsid w:val="00DA18A2"/>
    <w:rsid w:val="00DA2DB0"/>
    <w:rsid w:val="00DA3B87"/>
    <w:rsid w:val="00DA3E7B"/>
    <w:rsid w:val="00DA3F17"/>
    <w:rsid w:val="00DA418E"/>
    <w:rsid w:val="00DA41B9"/>
    <w:rsid w:val="00DA4419"/>
    <w:rsid w:val="00DA451D"/>
    <w:rsid w:val="00DA470D"/>
    <w:rsid w:val="00DA4A78"/>
    <w:rsid w:val="00DA4CC5"/>
    <w:rsid w:val="00DA5279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A26"/>
    <w:rsid w:val="00DB1DAB"/>
    <w:rsid w:val="00DB3455"/>
    <w:rsid w:val="00DB39D4"/>
    <w:rsid w:val="00DB3A47"/>
    <w:rsid w:val="00DB42C4"/>
    <w:rsid w:val="00DB46D0"/>
    <w:rsid w:val="00DB46DF"/>
    <w:rsid w:val="00DB49B6"/>
    <w:rsid w:val="00DB4E06"/>
    <w:rsid w:val="00DB53F9"/>
    <w:rsid w:val="00DB5D82"/>
    <w:rsid w:val="00DB6A80"/>
    <w:rsid w:val="00DB6C06"/>
    <w:rsid w:val="00DB7B06"/>
    <w:rsid w:val="00DC043D"/>
    <w:rsid w:val="00DC318A"/>
    <w:rsid w:val="00DC3A35"/>
    <w:rsid w:val="00DC3A9D"/>
    <w:rsid w:val="00DC4004"/>
    <w:rsid w:val="00DC4243"/>
    <w:rsid w:val="00DC5584"/>
    <w:rsid w:val="00DC6C1E"/>
    <w:rsid w:val="00DC7255"/>
    <w:rsid w:val="00DC72CE"/>
    <w:rsid w:val="00DC7951"/>
    <w:rsid w:val="00DC7BDF"/>
    <w:rsid w:val="00DD1C4B"/>
    <w:rsid w:val="00DD1F7B"/>
    <w:rsid w:val="00DD20EC"/>
    <w:rsid w:val="00DD229E"/>
    <w:rsid w:val="00DD3029"/>
    <w:rsid w:val="00DD4A5A"/>
    <w:rsid w:val="00DD55E0"/>
    <w:rsid w:val="00DD7916"/>
    <w:rsid w:val="00DE1132"/>
    <w:rsid w:val="00DE18A3"/>
    <w:rsid w:val="00DE1904"/>
    <w:rsid w:val="00DE1DAA"/>
    <w:rsid w:val="00DE3709"/>
    <w:rsid w:val="00DE3DBB"/>
    <w:rsid w:val="00DE43A2"/>
    <w:rsid w:val="00DE4A74"/>
    <w:rsid w:val="00DE4B05"/>
    <w:rsid w:val="00DE4EE9"/>
    <w:rsid w:val="00DE541C"/>
    <w:rsid w:val="00DE737B"/>
    <w:rsid w:val="00DE84F1"/>
    <w:rsid w:val="00DF100B"/>
    <w:rsid w:val="00DF11B7"/>
    <w:rsid w:val="00DF2388"/>
    <w:rsid w:val="00DF3EAE"/>
    <w:rsid w:val="00DF4359"/>
    <w:rsid w:val="00DF6D81"/>
    <w:rsid w:val="00DF73C1"/>
    <w:rsid w:val="00DF7511"/>
    <w:rsid w:val="00DF7751"/>
    <w:rsid w:val="00E00754"/>
    <w:rsid w:val="00E009B1"/>
    <w:rsid w:val="00E00BC3"/>
    <w:rsid w:val="00E011D7"/>
    <w:rsid w:val="00E02899"/>
    <w:rsid w:val="00E031BB"/>
    <w:rsid w:val="00E0417B"/>
    <w:rsid w:val="00E0576C"/>
    <w:rsid w:val="00E05E1F"/>
    <w:rsid w:val="00E068BC"/>
    <w:rsid w:val="00E06FF9"/>
    <w:rsid w:val="00E073F0"/>
    <w:rsid w:val="00E10761"/>
    <w:rsid w:val="00E118FA"/>
    <w:rsid w:val="00E11D7A"/>
    <w:rsid w:val="00E11EEB"/>
    <w:rsid w:val="00E128F2"/>
    <w:rsid w:val="00E13E5A"/>
    <w:rsid w:val="00E13EE4"/>
    <w:rsid w:val="00E16463"/>
    <w:rsid w:val="00E16908"/>
    <w:rsid w:val="00E16F82"/>
    <w:rsid w:val="00E17A51"/>
    <w:rsid w:val="00E17F6F"/>
    <w:rsid w:val="00E20021"/>
    <w:rsid w:val="00E20B20"/>
    <w:rsid w:val="00E22DA8"/>
    <w:rsid w:val="00E230BD"/>
    <w:rsid w:val="00E23878"/>
    <w:rsid w:val="00E239D1"/>
    <w:rsid w:val="00E246B9"/>
    <w:rsid w:val="00E24C90"/>
    <w:rsid w:val="00E250C5"/>
    <w:rsid w:val="00E26727"/>
    <w:rsid w:val="00E26970"/>
    <w:rsid w:val="00E2728F"/>
    <w:rsid w:val="00E27746"/>
    <w:rsid w:val="00E27791"/>
    <w:rsid w:val="00E2781F"/>
    <w:rsid w:val="00E27C23"/>
    <w:rsid w:val="00E30F2D"/>
    <w:rsid w:val="00E311D7"/>
    <w:rsid w:val="00E313FB"/>
    <w:rsid w:val="00E319DB"/>
    <w:rsid w:val="00E31AFC"/>
    <w:rsid w:val="00E3250F"/>
    <w:rsid w:val="00E3409E"/>
    <w:rsid w:val="00E348EA"/>
    <w:rsid w:val="00E34F76"/>
    <w:rsid w:val="00E36EF7"/>
    <w:rsid w:val="00E375BB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025F"/>
    <w:rsid w:val="00E50E30"/>
    <w:rsid w:val="00E50FF5"/>
    <w:rsid w:val="00E5158E"/>
    <w:rsid w:val="00E52623"/>
    <w:rsid w:val="00E52D0A"/>
    <w:rsid w:val="00E53A01"/>
    <w:rsid w:val="00E564C4"/>
    <w:rsid w:val="00E567C9"/>
    <w:rsid w:val="00E571CA"/>
    <w:rsid w:val="00E57E1A"/>
    <w:rsid w:val="00E604C4"/>
    <w:rsid w:val="00E60809"/>
    <w:rsid w:val="00E60C63"/>
    <w:rsid w:val="00E610E4"/>
    <w:rsid w:val="00E61300"/>
    <w:rsid w:val="00E635B9"/>
    <w:rsid w:val="00E65D15"/>
    <w:rsid w:val="00E66CD8"/>
    <w:rsid w:val="00E67343"/>
    <w:rsid w:val="00E67802"/>
    <w:rsid w:val="00E67EE5"/>
    <w:rsid w:val="00E7013A"/>
    <w:rsid w:val="00E72C6B"/>
    <w:rsid w:val="00E72FDA"/>
    <w:rsid w:val="00E73AB7"/>
    <w:rsid w:val="00E74F5D"/>
    <w:rsid w:val="00E750F3"/>
    <w:rsid w:val="00E755FE"/>
    <w:rsid w:val="00E76034"/>
    <w:rsid w:val="00E77216"/>
    <w:rsid w:val="00E80440"/>
    <w:rsid w:val="00E80D4C"/>
    <w:rsid w:val="00E817E0"/>
    <w:rsid w:val="00E82EE4"/>
    <w:rsid w:val="00E831E7"/>
    <w:rsid w:val="00E843B5"/>
    <w:rsid w:val="00E8460D"/>
    <w:rsid w:val="00E84A3B"/>
    <w:rsid w:val="00E85307"/>
    <w:rsid w:val="00E85B0A"/>
    <w:rsid w:val="00E87742"/>
    <w:rsid w:val="00E87ADA"/>
    <w:rsid w:val="00E907E4"/>
    <w:rsid w:val="00E90846"/>
    <w:rsid w:val="00E90A24"/>
    <w:rsid w:val="00E90C34"/>
    <w:rsid w:val="00E919AC"/>
    <w:rsid w:val="00E9321C"/>
    <w:rsid w:val="00E93499"/>
    <w:rsid w:val="00E93CB3"/>
    <w:rsid w:val="00E944D1"/>
    <w:rsid w:val="00E946A6"/>
    <w:rsid w:val="00E947E4"/>
    <w:rsid w:val="00E9480A"/>
    <w:rsid w:val="00E9616B"/>
    <w:rsid w:val="00E96A29"/>
    <w:rsid w:val="00E96B28"/>
    <w:rsid w:val="00E96FE6"/>
    <w:rsid w:val="00E97317"/>
    <w:rsid w:val="00E973A1"/>
    <w:rsid w:val="00EA0F54"/>
    <w:rsid w:val="00EA1037"/>
    <w:rsid w:val="00EA1059"/>
    <w:rsid w:val="00EA1D43"/>
    <w:rsid w:val="00EA2B71"/>
    <w:rsid w:val="00EA2E3E"/>
    <w:rsid w:val="00EA4832"/>
    <w:rsid w:val="00EA4C04"/>
    <w:rsid w:val="00EA4EC9"/>
    <w:rsid w:val="00EA568E"/>
    <w:rsid w:val="00EA5E0F"/>
    <w:rsid w:val="00EA6FE4"/>
    <w:rsid w:val="00EA7572"/>
    <w:rsid w:val="00EA798D"/>
    <w:rsid w:val="00EA7F4C"/>
    <w:rsid w:val="00EB0306"/>
    <w:rsid w:val="00EB1D47"/>
    <w:rsid w:val="00EB2146"/>
    <w:rsid w:val="00EB2317"/>
    <w:rsid w:val="00EB26C6"/>
    <w:rsid w:val="00EB279B"/>
    <w:rsid w:val="00EB2ABB"/>
    <w:rsid w:val="00EB2B18"/>
    <w:rsid w:val="00EB3DAD"/>
    <w:rsid w:val="00EB4893"/>
    <w:rsid w:val="00EB4C1F"/>
    <w:rsid w:val="00EB4F83"/>
    <w:rsid w:val="00EB584C"/>
    <w:rsid w:val="00EB5863"/>
    <w:rsid w:val="00EB5D88"/>
    <w:rsid w:val="00EB6D14"/>
    <w:rsid w:val="00EB7307"/>
    <w:rsid w:val="00EB772D"/>
    <w:rsid w:val="00EC0381"/>
    <w:rsid w:val="00EC0F18"/>
    <w:rsid w:val="00EC14B0"/>
    <w:rsid w:val="00EC1E66"/>
    <w:rsid w:val="00EC204E"/>
    <w:rsid w:val="00EC249E"/>
    <w:rsid w:val="00EC2AAF"/>
    <w:rsid w:val="00EC2CFF"/>
    <w:rsid w:val="00EC2DFB"/>
    <w:rsid w:val="00EC37EE"/>
    <w:rsid w:val="00EC4904"/>
    <w:rsid w:val="00EC4DF6"/>
    <w:rsid w:val="00EC5F2F"/>
    <w:rsid w:val="00EC651E"/>
    <w:rsid w:val="00EC65E5"/>
    <w:rsid w:val="00EC67E6"/>
    <w:rsid w:val="00EC692E"/>
    <w:rsid w:val="00EC69B2"/>
    <w:rsid w:val="00EC745E"/>
    <w:rsid w:val="00EC75F7"/>
    <w:rsid w:val="00EC775C"/>
    <w:rsid w:val="00EC7DAA"/>
    <w:rsid w:val="00EC7EAF"/>
    <w:rsid w:val="00ED1327"/>
    <w:rsid w:val="00ED27C3"/>
    <w:rsid w:val="00ED2AE2"/>
    <w:rsid w:val="00ED2C5A"/>
    <w:rsid w:val="00ED33AE"/>
    <w:rsid w:val="00ED350E"/>
    <w:rsid w:val="00ED3775"/>
    <w:rsid w:val="00ED3B2D"/>
    <w:rsid w:val="00ED4A6D"/>
    <w:rsid w:val="00ED664C"/>
    <w:rsid w:val="00ED6D4A"/>
    <w:rsid w:val="00ED721A"/>
    <w:rsid w:val="00ED738C"/>
    <w:rsid w:val="00ED7918"/>
    <w:rsid w:val="00ED7FD3"/>
    <w:rsid w:val="00EE0E5D"/>
    <w:rsid w:val="00EE11C2"/>
    <w:rsid w:val="00EE2742"/>
    <w:rsid w:val="00EE2A61"/>
    <w:rsid w:val="00EE3663"/>
    <w:rsid w:val="00EE41C4"/>
    <w:rsid w:val="00EE52F2"/>
    <w:rsid w:val="00EE5561"/>
    <w:rsid w:val="00EE5A27"/>
    <w:rsid w:val="00EE6E77"/>
    <w:rsid w:val="00EE763E"/>
    <w:rsid w:val="00EE76A9"/>
    <w:rsid w:val="00EE799E"/>
    <w:rsid w:val="00EE7CA8"/>
    <w:rsid w:val="00EE7FA7"/>
    <w:rsid w:val="00EF0322"/>
    <w:rsid w:val="00EF0B73"/>
    <w:rsid w:val="00EF1093"/>
    <w:rsid w:val="00EF1FCB"/>
    <w:rsid w:val="00EF21C3"/>
    <w:rsid w:val="00EF2C14"/>
    <w:rsid w:val="00EF2E6B"/>
    <w:rsid w:val="00EF54D1"/>
    <w:rsid w:val="00EF67BB"/>
    <w:rsid w:val="00EF72F9"/>
    <w:rsid w:val="00EF7530"/>
    <w:rsid w:val="00EF7BB2"/>
    <w:rsid w:val="00F0021E"/>
    <w:rsid w:val="00F0030E"/>
    <w:rsid w:val="00F0064C"/>
    <w:rsid w:val="00F00CD1"/>
    <w:rsid w:val="00F01641"/>
    <w:rsid w:val="00F01E6B"/>
    <w:rsid w:val="00F0241C"/>
    <w:rsid w:val="00F02C12"/>
    <w:rsid w:val="00F031EE"/>
    <w:rsid w:val="00F04CFE"/>
    <w:rsid w:val="00F05759"/>
    <w:rsid w:val="00F064EC"/>
    <w:rsid w:val="00F07712"/>
    <w:rsid w:val="00F07F12"/>
    <w:rsid w:val="00F07F39"/>
    <w:rsid w:val="00F10CB9"/>
    <w:rsid w:val="00F110CD"/>
    <w:rsid w:val="00F110D5"/>
    <w:rsid w:val="00F11507"/>
    <w:rsid w:val="00F12351"/>
    <w:rsid w:val="00F130DB"/>
    <w:rsid w:val="00F145FA"/>
    <w:rsid w:val="00F15193"/>
    <w:rsid w:val="00F15F27"/>
    <w:rsid w:val="00F16739"/>
    <w:rsid w:val="00F16DE2"/>
    <w:rsid w:val="00F2021A"/>
    <w:rsid w:val="00F2052B"/>
    <w:rsid w:val="00F21E54"/>
    <w:rsid w:val="00F22183"/>
    <w:rsid w:val="00F2260F"/>
    <w:rsid w:val="00F242AD"/>
    <w:rsid w:val="00F247F2"/>
    <w:rsid w:val="00F2518F"/>
    <w:rsid w:val="00F252A8"/>
    <w:rsid w:val="00F255D9"/>
    <w:rsid w:val="00F265F7"/>
    <w:rsid w:val="00F271FB"/>
    <w:rsid w:val="00F27657"/>
    <w:rsid w:val="00F27FA6"/>
    <w:rsid w:val="00F2F780"/>
    <w:rsid w:val="00F30060"/>
    <w:rsid w:val="00F33DC8"/>
    <w:rsid w:val="00F34444"/>
    <w:rsid w:val="00F378F1"/>
    <w:rsid w:val="00F403A1"/>
    <w:rsid w:val="00F403DB"/>
    <w:rsid w:val="00F4065A"/>
    <w:rsid w:val="00F4275C"/>
    <w:rsid w:val="00F434B2"/>
    <w:rsid w:val="00F43DB5"/>
    <w:rsid w:val="00F450B8"/>
    <w:rsid w:val="00F45693"/>
    <w:rsid w:val="00F46172"/>
    <w:rsid w:val="00F502DD"/>
    <w:rsid w:val="00F50A9F"/>
    <w:rsid w:val="00F50EFF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4619"/>
    <w:rsid w:val="00F657CF"/>
    <w:rsid w:val="00F65808"/>
    <w:rsid w:val="00F6587D"/>
    <w:rsid w:val="00F66A00"/>
    <w:rsid w:val="00F66CFB"/>
    <w:rsid w:val="00F70C73"/>
    <w:rsid w:val="00F713A3"/>
    <w:rsid w:val="00F71A8F"/>
    <w:rsid w:val="00F728E9"/>
    <w:rsid w:val="00F73171"/>
    <w:rsid w:val="00F73A28"/>
    <w:rsid w:val="00F751AA"/>
    <w:rsid w:val="00F75330"/>
    <w:rsid w:val="00F75730"/>
    <w:rsid w:val="00F75B66"/>
    <w:rsid w:val="00F76BD9"/>
    <w:rsid w:val="00F77EBF"/>
    <w:rsid w:val="00F80318"/>
    <w:rsid w:val="00F803D0"/>
    <w:rsid w:val="00F80703"/>
    <w:rsid w:val="00F80948"/>
    <w:rsid w:val="00F81387"/>
    <w:rsid w:val="00F81FA4"/>
    <w:rsid w:val="00F82134"/>
    <w:rsid w:val="00F822E3"/>
    <w:rsid w:val="00F82866"/>
    <w:rsid w:val="00F841FB"/>
    <w:rsid w:val="00F84421"/>
    <w:rsid w:val="00F8449B"/>
    <w:rsid w:val="00F84B44"/>
    <w:rsid w:val="00F851AA"/>
    <w:rsid w:val="00F85691"/>
    <w:rsid w:val="00F87032"/>
    <w:rsid w:val="00F87094"/>
    <w:rsid w:val="00F872E7"/>
    <w:rsid w:val="00F87AB3"/>
    <w:rsid w:val="00F913DC"/>
    <w:rsid w:val="00F9191A"/>
    <w:rsid w:val="00F9195B"/>
    <w:rsid w:val="00F91DDA"/>
    <w:rsid w:val="00F9300A"/>
    <w:rsid w:val="00F9397A"/>
    <w:rsid w:val="00F93A37"/>
    <w:rsid w:val="00F94182"/>
    <w:rsid w:val="00F9431F"/>
    <w:rsid w:val="00F944D9"/>
    <w:rsid w:val="00F94BE5"/>
    <w:rsid w:val="00F94D01"/>
    <w:rsid w:val="00F94DB3"/>
    <w:rsid w:val="00F96500"/>
    <w:rsid w:val="00FA28EE"/>
    <w:rsid w:val="00FA2C35"/>
    <w:rsid w:val="00FA31E7"/>
    <w:rsid w:val="00FA3330"/>
    <w:rsid w:val="00FA413A"/>
    <w:rsid w:val="00FA4144"/>
    <w:rsid w:val="00FA4DDF"/>
    <w:rsid w:val="00FA5BB7"/>
    <w:rsid w:val="00FA5C71"/>
    <w:rsid w:val="00FA645E"/>
    <w:rsid w:val="00FA6A01"/>
    <w:rsid w:val="00FA6E7F"/>
    <w:rsid w:val="00FA7114"/>
    <w:rsid w:val="00FA7689"/>
    <w:rsid w:val="00FB052D"/>
    <w:rsid w:val="00FB124A"/>
    <w:rsid w:val="00FB1FCE"/>
    <w:rsid w:val="00FB22D7"/>
    <w:rsid w:val="00FB2379"/>
    <w:rsid w:val="00FB3CB7"/>
    <w:rsid w:val="00FB3CE2"/>
    <w:rsid w:val="00FB4B8A"/>
    <w:rsid w:val="00FB4C49"/>
    <w:rsid w:val="00FB5152"/>
    <w:rsid w:val="00FB5424"/>
    <w:rsid w:val="00FB5F8F"/>
    <w:rsid w:val="00FB680E"/>
    <w:rsid w:val="00FB6B73"/>
    <w:rsid w:val="00FB758C"/>
    <w:rsid w:val="00FB7A0B"/>
    <w:rsid w:val="00FC0065"/>
    <w:rsid w:val="00FC062F"/>
    <w:rsid w:val="00FC0754"/>
    <w:rsid w:val="00FC201F"/>
    <w:rsid w:val="00FC3AEE"/>
    <w:rsid w:val="00FC49F4"/>
    <w:rsid w:val="00FC50C0"/>
    <w:rsid w:val="00FC60D9"/>
    <w:rsid w:val="00FC6238"/>
    <w:rsid w:val="00FC773C"/>
    <w:rsid w:val="00FC7951"/>
    <w:rsid w:val="00FC7EAE"/>
    <w:rsid w:val="00FD1132"/>
    <w:rsid w:val="00FD236B"/>
    <w:rsid w:val="00FD2785"/>
    <w:rsid w:val="00FD33FC"/>
    <w:rsid w:val="00FD3730"/>
    <w:rsid w:val="00FD3ADE"/>
    <w:rsid w:val="00FD3B08"/>
    <w:rsid w:val="00FD3E03"/>
    <w:rsid w:val="00FD4806"/>
    <w:rsid w:val="00FD4BA4"/>
    <w:rsid w:val="00FD4BFE"/>
    <w:rsid w:val="00FD4F07"/>
    <w:rsid w:val="00FD51D8"/>
    <w:rsid w:val="00FD534E"/>
    <w:rsid w:val="00FD541F"/>
    <w:rsid w:val="00FD56C7"/>
    <w:rsid w:val="00FD5CBB"/>
    <w:rsid w:val="00FD6348"/>
    <w:rsid w:val="00FD6564"/>
    <w:rsid w:val="00FD6B74"/>
    <w:rsid w:val="00FD70AE"/>
    <w:rsid w:val="00FD7CCC"/>
    <w:rsid w:val="00FE002E"/>
    <w:rsid w:val="00FE0F01"/>
    <w:rsid w:val="00FE2398"/>
    <w:rsid w:val="00FE4BE0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181"/>
    <w:rsid w:val="00FF16F2"/>
    <w:rsid w:val="00FF1F9B"/>
    <w:rsid w:val="00FF2B42"/>
    <w:rsid w:val="00FF2D5B"/>
    <w:rsid w:val="00FF3B7F"/>
    <w:rsid w:val="00FF3E6E"/>
    <w:rsid w:val="00FF4F92"/>
    <w:rsid w:val="00FF54EB"/>
    <w:rsid w:val="00FF619C"/>
    <w:rsid w:val="00FF6822"/>
    <w:rsid w:val="00FF6D59"/>
    <w:rsid w:val="00FF73D0"/>
    <w:rsid w:val="010DCE29"/>
    <w:rsid w:val="013018C0"/>
    <w:rsid w:val="0136ECCB"/>
    <w:rsid w:val="0145EFCC"/>
    <w:rsid w:val="01679F7D"/>
    <w:rsid w:val="02311E54"/>
    <w:rsid w:val="02D1F3DE"/>
    <w:rsid w:val="02F6CDE4"/>
    <w:rsid w:val="030234C4"/>
    <w:rsid w:val="030567DA"/>
    <w:rsid w:val="032A57F9"/>
    <w:rsid w:val="0371071A"/>
    <w:rsid w:val="03B59C2D"/>
    <w:rsid w:val="03BBABA4"/>
    <w:rsid w:val="04310033"/>
    <w:rsid w:val="046A5C7E"/>
    <w:rsid w:val="0485C37D"/>
    <w:rsid w:val="04A29DBF"/>
    <w:rsid w:val="04AB4E88"/>
    <w:rsid w:val="04BB14C9"/>
    <w:rsid w:val="04D7015F"/>
    <w:rsid w:val="04DDC380"/>
    <w:rsid w:val="050CD77B"/>
    <w:rsid w:val="0536255D"/>
    <w:rsid w:val="054869AD"/>
    <w:rsid w:val="0549E1F1"/>
    <w:rsid w:val="057BBC38"/>
    <w:rsid w:val="05EB57E1"/>
    <w:rsid w:val="062F5EC5"/>
    <w:rsid w:val="063F6A3F"/>
    <w:rsid w:val="068F5715"/>
    <w:rsid w:val="06E1AEE4"/>
    <w:rsid w:val="06E85283"/>
    <w:rsid w:val="0700BA10"/>
    <w:rsid w:val="077F7F29"/>
    <w:rsid w:val="078A2C8C"/>
    <w:rsid w:val="07B5A806"/>
    <w:rsid w:val="07DE8AFD"/>
    <w:rsid w:val="0800B1FC"/>
    <w:rsid w:val="0831E12D"/>
    <w:rsid w:val="0844783D"/>
    <w:rsid w:val="0871FC94"/>
    <w:rsid w:val="0885C5FE"/>
    <w:rsid w:val="08971C03"/>
    <w:rsid w:val="08973BCA"/>
    <w:rsid w:val="08D9DF76"/>
    <w:rsid w:val="0909B875"/>
    <w:rsid w:val="090ED93E"/>
    <w:rsid w:val="095322EF"/>
    <w:rsid w:val="0954DCA1"/>
    <w:rsid w:val="096B2369"/>
    <w:rsid w:val="099BCDFD"/>
    <w:rsid w:val="09B8AC3D"/>
    <w:rsid w:val="09C0931A"/>
    <w:rsid w:val="09D643BA"/>
    <w:rsid w:val="09E13B74"/>
    <w:rsid w:val="0A09F1A9"/>
    <w:rsid w:val="0A6627AC"/>
    <w:rsid w:val="0A77CEF3"/>
    <w:rsid w:val="0AA20FD3"/>
    <w:rsid w:val="0AAC7CAB"/>
    <w:rsid w:val="0B2A564D"/>
    <w:rsid w:val="0B3F6414"/>
    <w:rsid w:val="0B7EC8C5"/>
    <w:rsid w:val="0B8F67C3"/>
    <w:rsid w:val="0B99108F"/>
    <w:rsid w:val="0BA2D16D"/>
    <w:rsid w:val="0BD5A5F9"/>
    <w:rsid w:val="0BDE7336"/>
    <w:rsid w:val="0BE2529C"/>
    <w:rsid w:val="0BE89D11"/>
    <w:rsid w:val="0C08395A"/>
    <w:rsid w:val="0C3D21EE"/>
    <w:rsid w:val="0C697CF0"/>
    <w:rsid w:val="0C98D3C3"/>
    <w:rsid w:val="0CEDDB28"/>
    <w:rsid w:val="0D332CE5"/>
    <w:rsid w:val="0D3DCE08"/>
    <w:rsid w:val="0D482CA7"/>
    <w:rsid w:val="0D885FB2"/>
    <w:rsid w:val="0DC5FF09"/>
    <w:rsid w:val="0E0ED1CF"/>
    <w:rsid w:val="0E7FBC3C"/>
    <w:rsid w:val="0EA80854"/>
    <w:rsid w:val="0F0AA1DB"/>
    <w:rsid w:val="0F2FF89D"/>
    <w:rsid w:val="0F6985AE"/>
    <w:rsid w:val="0FCD562F"/>
    <w:rsid w:val="1030780E"/>
    <w:rsid w:val="105702AD"/>
    <w:rsid w:val="10664508"/>
    <w:rsid w:val="1077AF86"/>
    <w:rsid w:val="109F6F87"/>
    <w:rsid w:val="10D91359"/>
    <w:rsid w:val="10E807B4"/>
    <w:rsid w:val="10E8A297"/>
    <w:rsid w:val="11049E77"/>
    <w:rsid w:val="1111361C"/>
    <w:rsid w:val="114DC52E"/>
    <w:rsid w:val="1197C15E"/>
    <w:rsid w:val="11AB9E2E"/>
    <w:rsid w:val="11C29045"/>
    <w:rsid w:val="11E7FD8D"/>
    <w:rsid w:val="11E895CD"/>
    <w:rsid w:val="124FA092"/>
    <w:rsid w:val="128BD784"/>
    <w:rsid w:val="12A776D7"/>
    <w:rsid w:val="12BB5FED"/>
    <w:rsid w:val="12C249D3"/>
    <w:rsid w:val="12CDBD56"/>
    <w:rsid w:val="12E53C6B"/>
    <w:rsid w:val="12E5766A"/>
    <w:rsid w:val="13179453"/>
    <w:rsid w:val="1325FEE1"/>
    <w:rsid w:val="135D47C6"/>
    <w:rsid w:val="137F384E"/>
    <w:rsid w:val="138764EF"/>
    <w:rsid w:val="13C5BEB4"/>
    <w:rsid w:val="1404F78D"/>
    <w:rsid w:val="140D53C2"/>
    <w:rsid w:val="141204DA"/>
    <w:rsid w:val="142F3200"/>
    <w:rsid w:val="147E7499"/>
    <w:rsid w:val="149F42E3"/>
    <w:rsid w:val="14AF5302"/>
    <w:rsid w:val="1529F139"/>
    <w:rsid w:val="1543CF90"/>
    <w:rsid w:val="1550236F"/>
    <w:rsid w:val="1566FB9D"/>
    <w:rsid w:val="15785293"/>
    <w:rsid w:val="15985E54"/>
    <w:rsid w:val="15EFEDC9"/>
    <w:rsid w:val="16074253"/>
    <w:rsid w:val="16412B42"/>
    <w:rsid w:val="164B840D"/>
    <w:rsid w:val="164D6482"/>
    <w:rsid w:val="16512788"/>
    <w:rsid w:val="16B7F973"/>
    <w:rsid w:val="16F8587E"/>
    <w:rsid w:val="172723F9"/>
    <w:rsid w:val="1743072D"/>
    <w:rsid w:val="1745650D"/>
    <w:rsid w:val="17471FDF"/>
    <w:rsid w:val="17507439"/>
    <w:rsid w:val="176685F5"/>
    <w:rsid w:val="1766D404"/>
    <w:rsid w:val="1770F513"/>
    <w:rsid w:val="178BBE2A"/>
    <w:rsid w:val="17AAB916"/>
    <w:rsid w:val="17EACC97"/>
    <w:rsid w:val="17F23940"/>
    <w:rsid w:val="18066807"/>
    <w:rsid w:val="18272448"/>
    <w:rsid w:val="18338FA8"/>
    <w:rsid w:val="183FCEEF"/>
    <w:rsid w:val="1842209A"/>
    <w:rsid w:val="18716F7C"/>
    <w:rsid w:val="187B5986"/>
    <w:rsid w:val="18A5EFB0"/>
    <w:rsid w:val="18BB5B96"/>
    <w:rsid w:val="18D1FDE7"/>
    <w:rsid w:val="18EFC450"/>
    <w:rsid w:val="18FCB2F9"/>
    <w:rsid w:val="193F1533"/>
    <w:rsid w:val="1966A44C"/>
    <w:rsid w:val="19A597C7"/>
    <w:rsid w:val="19F0FCD2"/>
    <w:rsid w:val="19F1EA69"/>
    <w:rsid w:val="1A219784"/>
    <w:rsid w:val="1A99A1B8"/>
    <w:rsid w:val="1ACC6E67"/>
    <w:rsid w:val="1AD589DF"/>
    <w:rsid w:val="1B61AB49"/>
    <w:rsid w:val="1B77EC6C"/>
    <w:rsid w:val="1B7C71D5"/>
    <w:rsid w:val="1B875AE6"/>
    <w:rsid w:val="1BCE3E6C"/>
    <w:rsid w:val="1BE6ECCB"/>
    <w:rsid w:val="1BEB62FA"/>
    <w:rsid w:val="1BEC309F"/>
    <w:rsid w:val="1C06EA1F"/>
    <w:rsid w:val="1CD0C923"/>
    <w:rsid w:val="1CF4BC59"/>
    <w:rsid w:val="1D265046"/>
    <w:rsid w:val="1D67C7F2"/>
    <w:rsid w:val="1D6FD9C1"/>
    <w:rsid w:val="1D87A421"/>
    <w:rsid w:val="1D8A3084"/>
    <w:rsid w:val="1DA23F4C"/>
    <w:rsid w:val="1DD1B099"/>
    <w:rsid w:val="1E48B9FA"/>
    <w:rsid w:val="1E759AF7"/>
    <w:rsid w:val="1EDDEC71"/>
    <w:rsid w:val="1EE87BEA"/>
    <w:rsid w:val="1EFC08D7"/>
    <w:rsid w:val="1F0BAA22"/>
    <w:rsid w:val="1F192D43"/>
    <w:rsid w:val="1F3F1C64"/>
    <w:rsid w:val="1F47127B"/>
    <w:rsid w:val="1F78EA73"/>
    <w:rsid w:val="1FA1D7C5"/>
    <w:rsid w:val="201D24F7"/>
    <w:rsid w:val="2039DAA0"/>
    <w:rsid w:val="20581EFA"/>
    <w:rsid w:val="2081F76C"/>
    <w:rsid w:val="208B195F"/>
    <w:rsid w:val="20A77A83"/>
    <w:rsid w:val="20B3702B"/>
    <w:rsid w:val="20EE5E2E"/>
    <w:rsid w:val="2100C3E0"/>
    <w:rsid w:val="210AC6FD"/>
    <w:rsid w:val="21673F4C"/>
    <w:rsid w:val="21734FC9"/>
    <w:rsid w:val="21BA71C7"/>
    <w:rsid w:val="21C7E17F"/>
    <w:rsid w:val="21FE5F41"/>
    <w:rsid w:val="2233A999"/>
    <w:rsid w:val="2275C6FC"/>
    <w:rsid w:val="2277E8EC"/>
    <w:rsid w:val="22DEC8A9"/>
    <w:rsid w:val="230A5B6C"/>
    <w:rsid w:val="2354579C"/>
    <w:rsid w:val="2372512B"/>
    <w:rsid w:val="23D56E47"/>
    <w:rsid w:val="245FE02C"/>
    <w:rsid w:val="246A0542"/>
    <w:rsid w:val="248B5793"/>
    <w:rsid w:val="249E9198"/>
    <w:rsid w:val="24FB24CC"/>
    <w:rsid w:val="253D297C"/>
    <w:rsid w:val="257EB70B"/>
    <w:rsid w:val="259926C2"/>
    <w:rsid w:val="25A0C5D3"/>
    <w:rsid w:val="25A5FF16"/>
    <w:rsid w:val="25F95928"/>
    <w:rsid w:val="2621399C"/>
    <w:rsid w:val="265DC759"/>
    <w:rsid w:val="26A2D70F"/>
    <w:rsid w:val="26E91E92"/>
    <w:rsid w:val="27011D96"/>
    <w:rsid w:val="27065D62"/>
    <w:rsid w:val="27336D58"/>
    <w:rsid w:val="276BFA60"/>
    <w:rsid w:val="277BF654"/>
    <w:rsid w:val="2783ADB2"/>
    <w:rsid w:val="27FADF71"/>
    <w:rsid w:val="2804E275"/>
    <w:rsid w:val="286518B5"/>
    <w:rsid w:val="28698A4E"/>
    <w:rsid w:val="291AE904"/>
    <w:rsid w:val="2923B94E"/>
    <w:rsid w:val="2958DA5E"/>
    <w:rsid w:val="2998D654"/>
    <w:rsid w:val="299B5131"/>
    <w:rsid w:val="29D76592"/>
    <w:rsid w:val="29DA77D1"/>
    <w:rsid w:val="29F5BE87"/>
    <w:rsid w:val="2A6E2081"/>
    <w:rsid w:val="2A80D7C3"/>
    <w:rsid w:val="2A8A72C5"/>
    <w:rsid w:val="2AE41989"/>
    <w:rsid w:val="2AFC4246"/>
    <w:rsid w:val="2B255C5A"/>
    <w:rsid w:val="2B328033"/>
    <w:rsid w:val="2B41830A"/>
    <w:rsid w:val="2BC6E92F"/>
    <w:rsid w:val="2BEAFF2A"/>
    <w:rsid w:val="2BFF42C7"/>
    <w:rsid w:val="2C00E697"/>
    <w:rsid w:val="2C12D08A"/>
    <w:rsid w:val="2C907B20"/>
    <w:rsid w:val="2CCAFCCD"/>
    <w:rsid w:val="2D16BCE7"/>
    <w:rsid w:val="2D1A5C9A"/>
    <w:rsid w:val="2D37BFC6"/>
    <w:rsid w:val="2D4C0714"/>
    <w:rsid w:val="2D4F8844"/>
    <w:rsid w:val="2D7CE8DC"/>
    <w:rsid w:val="2D9CB6F8"/>
    <w:rsid w:val="2DD2ECAC"/>
    <w:rsid w:val="2DF6AB66"/>
    <w:rsid w:val="2E6A1F33"/>
    <w:rsid w:val="2E850D9C"/>
    <w:rsid w:val="2E93A791"/>
    <w:rsid w:val="2EF9AE69"/>
    <w:rsid w:val="2F1A1A27"/>
    <w:rsid w:val="2F25EB1A"/>
    <w:rsid w:val="2F9A33F3"/>
    <w:rsid w:val="2F9E9DC8"/>
    <w:rsid w:val="2FF5244E"/>
    <w:rsid w:val="2FF9DE03"/>
    <w:rsid w:val="2FFCF709"/>
    <w:rsid w:val="3002FB82"/>
    <w:rsid w:val="305EE387"/>
    <w:rsid w:val="3078FF1F"/>
    <w:rsid w:val="3092B630"/>
    <w:rsid w:val="30B5EA88"/>
    <w:rsid w:val="3123E74C"/>
    <w:rsid w:val="313C4BF9"/>
    <w:rsid w:val="31891216"/>
    <w:rsid w:val="31989E85"/>
    <w:rsid w:val="31A6C9D5"/>
    <w:rsid w:val="31DD05B3"/>
    <w:rsid w:val="31EFC986"/>
    <w:rsid w:val="3205FA70"/>
    <w:rsid w:val="320AC777"/>
    <w:rsid w:val="320E37B3"/>
    <w:rsid w:val="32724445"/>
    <w:rsid w:val="32737F78"/>
    <w:rsid w:val="327C6930"/>
    <w:rsid w:val="32975CEE"/>
    <w:rsid w:val="32B6BB34"/>
    <w:rsid w:val="32BB7B95"/>
    <w:rsid w:val="32BC6327"/>
    <w:rsid w:val="32BEC4EE"/>
    <w:rsid w:val="32EF4DD8"/>
    <w:rsid w:val="331940CF"/>
    <w:rsid w:val="332DC407"/>
    <w:rsid w:val="3365B303"/>
    <w:rsid w:val="337B967D"/>
    <w:rsid w:val="33834221"/>
    <w:rsid w:val="3394539F"/>
    <w:rsid w:val="33B93547"/>
    <w:rsid w:val="33D8EEEE"/>
    <w:rsid w:val="33F6E758"/>
    <w:rsid w:val="34813011"/>
    <w:rsid w:val="348A2D4A"/>
    <w:rsid w:val="348F3F68"/>
    <w:rsid w:val="34BB7573"/>
    <w:rsid w:val="34C02508"/>
    <w:rsid w:val="34E8BE21"/>
    <w:rsid w:val="35273E43"/>
    <w:rsid w:val="355FE21C"/>
    <w:rsid w:val="3578C2C0"/>
    <w:rsid w:val="359F5B3E"/>
    <w:rsid w:val="3628DF21"/>
    <w:rsid w:val="3631E48A"/>
    <w:rsid w:val="366564C9"/>
    <w:rsid w:val="36792D27"/>
    <w:rsid w:val="367C02DD"/>
    <w:rsid w:val="368A9CFE"/>
    <w:rsid w:val="36C7F56E"/>
    <w:rsid w:val="36EFB8AD"/>
    <w:rsid w:val="37186C33"/>
    <w:rsid w:val="3768F5CD"/>
    <w:rsid w:val="37A93CCF"/>
    <w:rsid w:val="37BDA55F"/>
    <w:rsid w:val="37C4AF82"/>
    <w:rsid w:val="382155FC"/>
    <w:rsid w:val="382882E2"/>
    <w:rsid w:val="388EA445"/>
    <w:rsid w:val="38A00256"/>
    <w:rsid w:val="38B43C94"/>
    <w:rsid w:val="3927EC82"/>
    <w:rsid w:val="3998AF9C"/>
    <w:rsid w:val="399D058B"/>
    <w:rsid w:val="39A16A31"/>
    <w:rsid w:val="39CA2B46"/>
    <w:rsid w:val="39E0E7A5"/>
    <w:rsid w:val="39ECDE5D"/>
    <w:rsid w:val="39F05E32"/>
    <w:rsid w:val="3A01F736"/>
    <w:rsid w:val="3A317773"/>
    <w:rsid w:val="3A42A852"/>
    <w:rsid w:val="3A513254"/>
    <w:rsid w:val="3A677BEE"/>
    <w:rsid w:val="3A791285"/>
    <w:rsid w:val="3A7DEC4E"/>
    <w:rsid w:val="3A8A8AC8"/>
    <w:rsid w:val="3AB81FBF"/>
    <w:rsid w:val="3AC57D1A"/>
    <w:rsid w:val="3B033BB1"/>
    <w:rsid w:val="3B060566"/>
    <w:rsid w:val="3B38D5EC"/>
    <w:rsid w:val="3B693BF5"/>
    <w:rsid w:val="3BA29FFC"/>
    <w:rsid w:val="3BC53531"/>
    <w:rsid w:val="3BCD64ED"/>
    <w:rsid w:val="3C1EC30A"/>
    <w:rsid w:val="3C33E2ED"/>
    <w:rsid w:val="3C6C1C5E"/>
    <w:rsid w:val="3C932877"/>
    <w:rsid w:val="3D03EB14"/>
    <w:rsid w:val="3D564F11"/>
    <w:rsid w:val="3D8BD052"/>
    <w:rsid w:val="3DBA76E0"/>
    <w:rsid w:val="3E07DCBB"/>
    <w:rsid w:val="3E52BED4"/>
    <w:rsid w:val="3E61DC49"/>
    <w:rsid w:val="3E8EB274"/>
    <w:rsid w:val="3EC8FD35"/>
    <w:rsid w:val="3EEDB1A4"/>
    <w:rsid w:val="3F243048"/>
    <w:rsid w:val="3F3F08DD"/>
    <w:rsid w:val="3F54F4D9"/>
    <w:rsid w:val="3F704A74"/>
    <w:rsid w:val="3F805DE3"/>
    <w:rsid w:val="3F97DCB1"/>
    <w:rsid w:val="3FA5DE58"/>
    <w:rsid w:val="3FC031CE"/>
    <w:rsid w:val="3FC7E798"/>
    <w:rsid w:val="3FCF964D"/>
    <w:rsid w:val="40034CDD"/>
    <w:rsid w:val="408F3663"/>
    <w:rsid w:val="40949683"/>
    <w:rsid w:val="40E3D128"/>
    <w:rsid w:val="40F9CC4C"/>
    <w:rsid w:val="41151B26"/>
    <w:rsid w:val="415C022F"/>
    <w:rsid w:val="4233B461"/>
    <w:rsid w:val="423E2624"/>
    <w:rsid w:val="4246687C"/>
    <w:rsid w:val="42C37078"/>
    <w:rsid w:val="42F27C96"/>
    <w:rsid w:val="42F6C8D8"/>
    <w:rsid w:val="431B9CEC"/>
    <w:rsid w:val="43204723"/>
    <w:rsid w:val="43244447"/>
    <w:rsid w:val="43301144"/>
    <w:rsid w:val="434CBADB"/>
    <w:rsid w:val="438334EB"/>
    <w:rsid w:val="43D2F372"/>
    <w:rsid w:val="43D4E6EE"/>
    <w:rsid w:val="43D58EFC"/>
    <w:rsid w:val="43F7A16B"/>
    <w:rsid w:val="442865FC"/>
    <w:rsid w:val="44A955C9"/>
    <w:rsid w:val="44AEC32D"/>
    <w:rsid w:val="44B95289"/>
    <w:rsid w:val="44C5D405"/>
    <w:rsid w:val="44E35D56"/>
    <w:rsid w:val="44F0304F"/>
    <w:rsid w:val="451886D6"/>
    <w:rsid w:val="452403F2"/>
    <w:rsid w:val="452D4F5A"/>
    <w:rsid w:val="454C2FAF"/>
    <w:rsid w:val="4560D795"/>
    <w:rsid w:val="4577AEC2"/>
    <w:rsid w:val="4596B719"/>
    <w:rsid w:val="462508D7"/>
    <w:rsid w:val="46281464"/>
    <w:rsid w:val="462CBC71"/>
    <w:rsid w:val="462D1E91"/>
    <w:rsid w:val="46407768"/>
    <w:rsid w:val="4655F5DC"/>
    <w:rsid w:val="4689BB56"/>
    <w:rsid w:val="468DE2C4"/>
    <w:rsid w:val="46A35C11"/>
    <w:rsid w:val="46E0FBF1"/>
    <w:rsid w:val="46F34695"/>
    <w:rsid w:val="474346F9"/>
    <w:rsid w:val="47B0B922"/>
    <w:rsid w:val="47C16244"/>
    <w:rsid w:val="47DED31A"/>
    <w:rsid w:val="47FADA0A"/>
    <w:rsid w:val="486A5887"/>
    <w:rsid w:val="486ED151"/>
    <w:rsid w:val="4887628F"/>
    <w:rsid w:val="48904BC4"/>
    <w:rsid w:val="489F0FC3"/>
    <w:rsid w:val="48E1BF63"/>
    <w:rsid w:val="493EB595"/>
    <w:rsid w:val="4963784F"/>
    <w:rsid w:val="4996AA6B"/>
    <w:rsid w:val="499A8776"/>
    <w:rsid w:val="49A75B6D"/>
    <w:rsid w:val="49E04F10"/>
    <w:rsid w:val="49E15561"/>
    <w:rsid w:val="49E426D6"/>
    <w:rsid w:val="49FDE6AB"/>
    <w:rsid w:val="4A36255F"/>
    <w:rsid w:val="4A3D09EF"/>
    <w:rsid w:val="4A420C15"/>
    <w:rsid w:val="4A43E950"/>
    <w:rsid w:val="4A64F939"/>
    <w:rsid w:val="4A84AC60"/>
    <w:rsid w:val="4A91276F"/>
    <w:rsid w:val="4A989413"/>
    <w:rsid w:val="4ABF0DD9"/>
    <w:rsid w:val="4B1BCA7E"/>
    <w:rsid w:val="4B4D8B2E"/>
    <w:rsid w:val="4B544B6E"/>
    <w:rsid w:val="4B8342FC"/>
    <w:rsid w:val="4B900D38"/>
    <w:rsid w:val="4BA710F1"/>
    <w:rsid w:val="4BB9E505"/>
    <w:rsid w:val="4BD31163"/>
    <w:rsid w:val="4BEEF6D5"/>
    <w:rsid w:val="4C1C9F06"/>
    <w:rsid w:val="4C226082"/>
    <w:rsid w:val="4C47A120"/>
    <w:rsid w:val="4C611266"/>
    <w:rsid w:val="4C64D245"/>
    <w:rsid w:val="4D1214A5"/>
    <w:rsid w:val="4D438706"/>
    <w:rsid w:val="4D4AC61D"/>
    <w:rsid w:val="4D88DF05"/>
    <w:rsid w:val="4DBBC358"/>
    <w:rsid w:val="4DC0AFA6"/>
    <w:rsid w:val="4DC87123"/>
    <w:rsid w:val="4E31F79F"/>
    <w:rsid w:val="4E522459"/>
    <w:rsid w:val="4E53931B"/>
    <w:rsid w:val="4E5886F0"/>
    <w:rsid w:val="4E7DDA47"/>
    <w:rsid w:val="4E7EE61A"/>
    <w:rsid w:val="4E8B203D"/>
    <w:rsid w:val="4EF0B225"/>
    <w:rsid w:val="4EFABC92"/>
    <w:rsid w:val="4EFBE7DE"/>
    <w:rsid w:val="4F04228E"/>
    <w:rsid w:val="4F05BE8C"/>
    <w:rsid w:val="4F23B66A"/>
    <w:rsid w:val="4F7C1A2A"/>
    <w:rsid w:val="4F7CEBB8"/>
    <w:rsid w:val="4FA12E8B"/>
    <w:rsid w:val="5051E784"/>
    <w:rsid w:val="5081728D"/>
    <w:rsid w:val="509B1BD8"/>
    <w:rsid w:val="509D8F47"/>
    <w:rsid w:val="50A6A5C3"/>
    <w:rsid w:val="50A9603D"/>
    <w:rsid w:val="50B1FDFF"/>
    <w:rsid w:val="5109BC42"/>
    <w:rsid w:val="5139677A"/>
    <w:rsid w:val="5155803E"/>
    <w:rsid w:val="51B0F22F"/>
    <w:rsid w:val="520D4728"/>
    <w:rsid w:val="5245037F"/>
    <w:rsid w:val="525C5028"/>
    <w:rsid w:val="527C6F76"/>
    <w:rsid w:val="52B3ADFA"/>
    <w:rsid w:val="52EDC0EB"/>
    <w:rsid w:val="53509EFC"/>
    <w:rsid w:val="536CF71D"/>
    <w:rsid w:val="53C329D7"/>
    <w:rsid w:val="53DD07A5"/>
    <w:rsid w:val="53EB5154"/>
    <w:rsid w:val="54145BE1"/>
    <w:rsid w:val="54343072"/>
    <w:rsid w:val="544AA43C"/>
    <w:rsid w:val="545F449F"/>
    <w:rsid w:val="54683D83"/>
    <w:rsid w:val="549819D4"/>
    <w:rsid w:val="54A00EFD"/>
    <w:rsid w:val="54A288F3"/>
    <w:rsid w:val="54A497CC"/>
    <w:rsid w:val="54B10751"/>
    <w:rsid w:val="54F4F8F3"/>
    <w:rsid w:val="5510F011"/>
    <w:rsid w:val="554DE2B2"/>
    <w:rsid w:val="5557CD20"/>
    <w:rsid w:val="557119BF"/>
    <w:rsid w:val="55FB1500"/>
    <w:rsid w:val="55FF07ED"/>
    <w:rsid w:val="5606D499"/>
    <w:rsid w:val="56117111"/>
    <w:rsid w:val="562D43EB"/>
    <w:rsid w:val="562E53AB"/>
    <w:rsid w:val="563FAA43"/>
    <w:rsid w:val="56D140EF"/>
    <w:rsid w:val="56F35D58"/>
    <w:rsid w:val="5701192C"/>
    <w:rsid w:val="570CD0CB"/>
    <w:rsid w:val="571D8BE9"/>
    <w:rsid w:val="572577DE"/>
    <w:rsid w:val="572AC91D"/>
    <w:rsid w:val="57477A6E"/>
    <w:rsid w:val="577F6A76"/>
    <w:rsid w:val="57941A71"/>
    <w:rsid w:val="5796E561"/>
    <w:rsid w:val="5797DB35"/>
    <w:rsid w:val="57C8B7E9"/>
    <w:rsid w:val="57DAA196"/>
    <w:rsid w:val="5860EF6A"/>
    <w:rsid w:val="58F0F480"/>
    <w:rsid w:val="5925D909"/>
    <w:rsid w:val="594C54D0"/>
    <w:rsid w:val="595A242C"/>
    <w:rsid w:val="595DC44F"/>
    <w:rsid w:val="5974711A"/>
    <w:rsid w:val="5998CF07"/>
    <w:rsid w:val="59C5A017"/>
    <w:rsid w:val="59DAADA4"/>
    <w:rsid w:val="59EB3CB0"/>
    <w:rsid w:val="59F6AEDB"/>
    <w:rsid w:val="5A4BE94E"/>
    <w:rsid w:val="5AA46B76"/>
    <w:rsid w:val="5AA8C4BE"/>
    <w:rsid w:val="5AEE30E1"/>
    <w:rsid w:val="5B6E6134"/>
    <w:rsid w:val="5B756E0B"/>
    <w:rsid w:val="5B91952B"/>
    <w:rsid w:val="5B9C87B1"/>
    <w:rsid w:val="5BF4C1D5"/>
    <w:rsid w:val="5C5B7FE9"/>
    <w:rsid w:val="5C7F442A"/>
    <w:rsid w:val="5C90E66B"/>
    <w:rsid w:val="5C96A398"/>
    <w:rsid w:val="5CBC8657"/>
    <w:rsid w:val="5D3F8BDC"/>
    <w:rsid w:val="5D4499C1"/>
    <w:rsid w:val="5D46CD38"/>
    <w:rsid w:val="5D6ADF2C"/>
    <w:rsid w:val="5D7465C9"/>
    <w:rsid w:val="5D85C043"/>
    <w:rsid w:val="5D8FB91C"/>
    <w:rsid w:val="5D99141B"/>
    <w:rsid w:val="5DE15B94"/>
    <w:rsid w:val="5DE45B81"/>
    <w:rsid w:val="5DE8D081"/>
    <w:rsid w:val="5E2D092C"/>
    <w:rsid w:val="5E534679"/>
    <w:rsid w:val="5E604C51"/>
    <w:rsid w:val="5E717C90"/>
    <w:rsid w:val="5E71BD57"/>
    <w:rsid w:val="5E880839"/>
    <w:rsid w:val="5E90312D"/>
    <w:rsid w:val="5EC006A2"/>
    <w:rsid w:val="5ED6C8B6"/>
    <w:rsid w:val="5EE480C7"/>
    <w:rsid w:val="5F3790D8"/>
    <w:rsid w:val="5F4429A0"/>
    <w:rsid w:val="5F635972"/>
    <w:rsid w:val="5F7F465E"/>
    <w:rsid w:val="5FA3B575"/>
    <w:rsid w:val="5FBCBD3B"/>
    <w:rsid w:val="5FBFFDE0"/>
    <w:rsid w:val="5FEBC762"/>
    <w:rsid w:val="609B7D3B"/>
    <w:rsid w:val="60C53F08"/>
    <w:rsid w:val="60CB08ED"/>
    <w:rsid w:val="60DFFA01"/>
    <w:rsid w:val="610A2863"/>
    <w:rsid w:val="6156D3BE"/>
    <w:rsid w:val="6172D01D"/>
    <w:rsid w:val="61891DA9"/>
    <w:rsid w:val="61B9C81F"/>
    <w:rsid w:val="61BDA158"/>
    <w:rsid w:val="61C2F647"/>
    <w:rsid w:val="61DD69F3"/>
    <w:rsid w:val="624C833A"/>
    <w:rsid w:val="628B06ED"/>
    <w:rsid w:val="62BD2C5D"/>
    <w:rsid w:val="62C6B36F"/>
    <w:rsid w:val="63236824"/>
    <w:rsid w:val="634610A0"/>
    <w:rsid w:val="637C9EEA"/>
    <w:rsid w:val="63A009FD"/>
    <w:rsid w:val="63ACB0D9"/>
    <w:rsid w:val="63DB7DE2"/>
    <w:rsid w:val="63ECE771"/>
    <w:rsid w:val="63FB18F5"/>
    <w:rsid w:val="64065638"/>
    <w:rsid w:val="6464B127"/>
    <w:rsid w:val="647106D3"/>
    <w:rsid w:val="64AC0257"/>
    <w:rsid w:val="64D8C9D5"/>
    <w:rsid w:val="64FA8786"/>
    <w:rsid w:val="65256B72"/>
    <w:rsid w:val="65448E4A"/>
    <w:rsid w:val="65826F08"/>
    <w:rsid w:val="6596E956"/>
    <w:rsid w:val="65A65A48"/>
    <w:rsid w:val="66245B98"/>
    <w:rsid w:val="66676153"/>
    <w:rsid w:val="667DCFBF"/>
    <w:rsid w:val="67698FB2"/>
    <w:rsid w:val="67A7729C"/>
    <w:rsid w:val="67BA9CA8"/>
    <w:rsid w:val="67C31998"/>
    <w:rsid w:val="67DBE5F5"/>
    <w:rsid w:val="67FD8F2B"/>
    <w:rsid w:val="6809230B"/>
    <w:rsid w:val="682A5E55"/>
    <w:rsid w:val="68804340"/>
    <w:rsid w:val="68980C42"/>
    <w:rsid w:val="68EC2ED3"/>
    <w:rsid w:val="696B4259"/>
    <w:rsid w:val="697EAF2B"/>
    <w:rsid w:val="69AADB63"/>
    <w:rsid w:val="69D0F82C"/>
    <w:rsid w:val="69FDB2BD"/>
    <w:rsid w:val="6A02A4DD"/>
    <w:rsid w:val="6A12DDFC"/>
    <w:rsid w:val="6A25AE6F"/>
    <w:rsid w:val="6A40776F"/>
    <w:rsid w:val="6A4E6665"/>
    <w:rsid w:val="6A58F395"/>
    <w:rsid w:val="6A658C6A"/>
    <w:rsid w:val="6A8A7C18"/>
    <w:rsid w:val="6A9FC438"/>
    <w:rsid w:val="6AB0C21E"/>
    <w:rsid w:val="6AC0FA12"/>
    <w:rsid w:val="6AE09FB1"/>
    <w:rsid w:val="6AF4D01C"/>
    <w:rsid w:val="6AF6CECC"/>
    <w:rsid w:val="6B4654C0"/>
    <w:rsid w:val="6B6FD990"/>
    <w:rsid w:val="6B8AB54C"/>
    <w:rsid w:val="6B914F88"/>
    <w:rsid w:val="6BE1D397"/>
    <w:rsid w:val="6C20D91D"/>
    <w:rsid w:val="6C47AD7F"/>
    <w:rsid w:val="6D7908BD"/>
    <w:rsid w:val="6DCC8E27"/>
    <w:rsid w:val="6E290888"/>
    <w:rsid w:val="6E72740C"/>
    <w:rsid w:val="6EA8415F"/>
    <w:rsid w:val="6EB69E59"/>
    <w:rsid w:val="6ED6ABD6"/>
    <w:rsid w:val="6F166CB5"/>
    <w:rsid w:val="6F284CC6"/>
    <w:rsid w:val="6F5FC45A"/>
    <w:rsid w:val="6F838BB9"/>
    <w:rsid w:val="6FA9A8DF"/>
    <w:rsid w:val="6FB8DA4C"/>
    <w:rsid w:val="6FCDCF7D"/>
    <w:rsid w:val="701F7F44"/>
    <w:rsid w:val="70571322"/>
    <w:rsid w:val="7064C1A7"/>
    <w:rsid w:val="707389C4"/>
    <w:rsid w:val="70A0D88D"/>
    <w:rsid w:val="70A4F3B6"/>
    <w:rsid w:val="70B7610F"/>
    <w:rsid w:val="70D2EE14"/>
    <w:rsid w:val="70FE0B51"/>
    <w:rsid w:val="711B1EA2"/>
    <w:rsid w:val="71373BE5"/>
    <w:rsid w:val="714DF799"/>
    <w:rsid w:val="71681210"/>
    <w:rsid w:val="71BB4FA5"/>
    <w:rsid w:val="71C54E89"/>
    <w:rsid w:val="71E16604"/>
    <w:rsid w:val="71ED9860"/>
    <w:rsid w:val="72059769"/>
    <w:rsid w:val="72207BA7"/>
    <w:rsid w:val="723260F7"/>
    <w:rsid w:val="72371124"/>
    <w:rsid w:val="723A2A98"/>
    <w:rsid w:val="7244E374"/>
    <w:rsid w:val="725EE297"/>
    <w:rsid w:val="72709E4F"/>
    <w:rsid w:val="72787336"/>
    <w:rsid w:val="72C7AAEB"/>
    <w:rsid w:val="72DC194D"/>
    <w:rsid w:val="730D85F9"/>
    <w:rsid w:val="731282B9"/>
    <w:rsid w:val="73485C2F"/>
    <w:rsid w:val="73572006"/>
    <w:rsid w:val="73824584"/>
    <w:rsid w:val="73826C53"/>
    <w:rsid w:val="73B4880A"/>
    <w:rsid w:val="73DA9F85"/>
    <w:rsid w:val="7413E106"/>
    <w:rsid w:val="743910AA"/>
    <w:rsid w:val="745036AF"/>
    <w:rsid w:val="7470B73E"/>
    <w:rsid w:val="749D47FB"/>
    <w:rsid w:val="74B5A3C2"/>
    <w:rsid w:val="74DF7C63"/>
    <w:rsid w:val="74F8C3D5"/>
    <w:rsid w:val="750F868B"/>
    <w:rsid w:val="75156E7E"/>
    <w:rsid w:val="75304702"/>
    <w:rsid w:val="75507D4B"/>
    <w:rsid w:val="7556E747"/>
    <w:rsid w:val="75588705"/>
    <w:rsid w:val="755C0058"/>
    <w:rsid w:val="755EA2BA"/>
    <w:rsid w:val="7576700F"/>
    <w:rsid w:val="75DE1D2F"/>
    <w:rsid w:val="760A7EC9"/>
    <w:rsid w:val="763DE450"/>
    <w:rsid w:val="764DE622"/>
    <w:rsid w:val="766CFDD0"/>
    <w:rsid w:val="766E72A3"/>
    <w:rsid w:val="7677E294"/>
    <w:rsid w:val="76D4B90B"/>
    <w:rsid w:val="775192B5"/>
    <w:rsid w:val="7764A72A"/>
    <w:rsid w:val="7768E0CC"/>
    <w:rsid w:val="77918C55"/>
    <w:rsid w:val="77A64F2A"/>
    <w:rsid w:val="77A6AE49"/>
    <w:rsid w:val="77C3E214"/>
    <w:rsid w:val="77E2947A"/>
    <w:rsid w:val="77E5F3DC"/>
    <w:rsid w:val="77F0B7BA"/>
    <w:rsid w:val="7835343B"/>
    <w:rsid w:val="7860A107"/>
    <w:rsid w:val="78838FA1"/>
    <w:rsid w:val="78AB1F1F"/>
    <w:rsid w:val="78BDE673"/>
    <w:rsid w:val="78D094BD"/>
    <w:rsid w:val="79280888"/>
    <w:rsid w:val="7952E721"/>
    <w:rsid w:val="796A0419"/>
    <w:rsid w:val="79A2BFF4"/>
    <w:rsid w:val="79AA011B"/>
    <w:rsid w:val="79BF4370"/>
    <w:rsid w:val="79D3A2C6"/>
    <w:rsid w:val="79DFCFF4"/>
    <w:rsid w:val="79EA378E"/>
    <w:rsid w:val="7A1D2C41"/>
    <w:rsid w:val="7A36CCFC"/>
    <w:rsid w:val="7AAE4513"/>
    <w:rsid w:val="7AD13403"/>
    <w:rsid w:val="7AFA63FB"/>
    <w:rsid w:val="7AFF2597"/>
    <w:rsid w:val="7B853C86"/>
    <w:rsid w:val="7B902B8C"/>
    <w:rsid w:val="7BEA1B88"/>
    <w:rsid w:val="7C1AD37A"/>
    <w:rsid w:val="7C397EEB"/>
    <w:rsid w:val="7C5BE92B"/>
    <w:rsid w:val="7C79C04D"/>
    <w:rsid w:val="7C81AAFD"/>
    <w:rsid w:val="7C8DC840"/>
    <w:rsid w:val="7CBA611B"/>
    <w:rsid w:val="7D064876"/>
    <w:rsid w:val="7D08A55E"/>
    <w:rsid w:val="7D3A3CF1"/>
    <w:rsid w:val="7D4753FC"/>
    <w:rsid w:val="7D4F5542"/>
    <w:rsid w:val="7D7F3361"/>
    <w:rsid w:val="7D836ACB"/>
    <w:rsid w:val="7DA6E42E"/>
    <w:rsid w:val="7DA96596"/>
    <w:rsid w:val="7DA97CBA"/>
    <w:rsid w:val="7DBAC5D9"/>
    <w:rsid w:val="7DBB8409"/>
    <w:rsid w:val="7E0E3F9C"/>
    <w:rsid w:val="7E1FF90F"/>
    <w:rsid w:val="7E4BEF8E"/>
    <w:rsid w:val="7E86D2A2"/>
    <w:rsid w:val="7EA218D7"/>
    <w:rsid w:val="7EB00327"/>
    <w:rsid w:val="7ED8486F"/>
    <w:rsid w:val="7F3AE3AC"/>
    <w:rsid w:val="7F3DB0CE"/>
    <w:rsid w:val="7F5FD968"/>
    <w:rsid w:val="7F76B76C"/>
    <w:rsid w:val="7FAF4C89"/>
    <w:rsid w:val="7FC66521"/>
    <w:rsid w:val="7FD4B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0E0293E"/>
  <w15:docId w15:val="{4E147024-DE2B-4ADE-8306-C170CE0C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E3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2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442E35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442E35"/>
    <w:rPr>
      <w:rFonts w:ascii="Times New Roman" w:hAnsi="Times New Roman"/>
      <w:b/>
      <w:sz w:val="22"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CF135C"/>
    <w:pPr>
      <w:overflowPunct/>
      <w:autoSpaceDE/>
      <w:autoSpaceDN/>
      <w:adjustRightInd/>
      <w:spacing w:after="0"/>
      <w:textAlignment w:val="auto"/>
    </w:pPr>
    <w:rPr>
      <w:rFonts w:asciiTheme="minorHAnsi" w:eastAsia="Times New Roman" w:hAnsiTheme="minorHAnsi"/>
      <w:i/>
      <w:iCs/>
      <w:sz w:val="20"/>
      <w:lang w:val="en-GB"/>
    </w:rPr>
  </w:style>
  <w:style w:type="paragraph" w:customStyle="1" w:styleId="paragraph">
    <w:name w:val="paragraph"/>
    <w:basedOn w:val="Normal"/>
    <w:rsid w:val="00EA10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EA1037"/>
  </w:style>
  <w:style w:type="character" w:customStyle="1" w:styleId="eop">
    <w:name w:val="eop"/>
    <w:basedOn w:val="DefaultParagraphFont"/>
    <w:rsid w:val="00EA1037"/>
  </w:style>
  <w:style w:type="character" w:customStyle="1" w:styleId="spellingerror">
    <w:name w:val="spellingerror"/>
    <w:basedOn w:val="DefaultParagraphFont"/>
    <w:rsid w:val="00EA1037"/>
  </w:style>
  <w:style w:type="character" w:customStyle="1" w:styleId="mathspan">
    <w:name w:val="mathspan"/>
    <w:basedOn w:val="DefaultParagraphFont"/>
    <w:rsid w:val="002D33C1"/>
  </w:style>
  <w:style w:type="character" w:customStyle="1" w:styleId="mi">
    <w:name w:val="mi"/>
    <w:basedOn w:val="DefaultParagraphFont"/>
    <w:rsid w:val="002D33C1"/>
  </w:style>
  <w:style w:type="character" w:customStyle="1" w:styleId="mjxassistivemathml">
    <w:name w:val="mjx_assistive_mathml"/>
    <w:basedOn w:val="DefaultParagraphFont"/>
    <w:rsid w:val="002D33C1"/>
  </w:style>
  <w:style w:type="character" w:customStyle="1" w:styleId="scxw194018668">
    <w:name w:val="scxw194018668"/>
    <w:basedOn w:val="DefaultParagraphFont"/>
    <w:rsid w:val="00BF4994"/>
  </w:style>
  <w:style w:type="character" w:customStyle="1" w:styleId="PLChar">
    <w:name w:val="PL Char"/>
    <w:link w:val="PL"/>
    <w:qFormat/>
    <w:rsid w:val="00A16F76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8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8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3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6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8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2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4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7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6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1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2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7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1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214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410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6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71722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2888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8151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7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7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4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5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6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1870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3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9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24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71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77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7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18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97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9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41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91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77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54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2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3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8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17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041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8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7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3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8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7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8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7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36" ma:contentTypeDescription="Create a new document." ma:contentTypeScope="" ma:versionID="91dca05ec532fbf1488685cb5565c7d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71be5ed7a31e8194549c2dc45d910516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5AIRPNAIUNRU-1379959237-2170</_dlc_DocId>
    <_dlc_DocIdUrl xmlns="71c5aaf6-e6ce-465b-b873-5148d2a4c105">
      <Url>https://nokia.sharepoint.com/sites/c5g/projects/phydesign/_layouts/15/DocIdRedir.aspx?ID=5AIRPNAIUNRU-1379959237-2170</Url>
      <Description>5AIRPNAIUNRU-1379959237-2170</Description>
    </_dlc_DocIdUrl>
    <HideFromDelve xmlns="71c5aaf6-e6ce-465b-b873-5148d2a4c105">false</HideFromDelve>
    <Document_x0020_category xmlns="3b34c8f0-1ef5-4d1e-bb66-517ce7fe7356" xsi:nil="true"/>
    <Documentdescription xmlns="d499e888-b648-4639-a12e-124bf1d657b9" xsi:nil="true"/>
    <Comments xmlns="d499e888-b648-4639-a12e-124bf1d657b9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40B1E-7336-4A82-B532-8E997DA91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ebabf6ce-2443-438c-9946-ecc878e7654a"/>
    <ds:schemaRef ds:uri="3b34c8f0-1ef5-4d1e-bb66-517ce7fe7356"/>
    <ds:schemaRef ds:uri="http://www.w3.org/XML/1998/namespace"/>
    <ds:schemaRef ds:uri="http://purl.org/dc/dcmitype/"/>
    <ds:schemaRef ds:uri="d499e888-b648-4639-a12e-124bf1d657b9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2013DAE-CD74-48E8-9441-8894B55AF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3</Pages>
  <Words>803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Nokia/NSB</cp:lastModifiedBy>
  <cp:revision>417</cp:revision>
  <cp:lastPrinted>2016-06-20T11:35:00Z</cp:lastPrinted>
  <dcterms:created xsi:type="dcterms:W3CDTF">2021-07-26T09:37:00Z</dcterms:created>
  <dcterms:modified xsi:type="dcterms:W3CDTF">2022-01-11T16:00:00Z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201cea11-ccdd-4ab7-9eb6-0260edb141df</vt:lpwstr>
  </property>
</Properties>
</file>